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6C" w:rsidRPr="00DC5FCF" w:rsidRDefault="0010436C" w:rsidP="008C03F9">
      <w:pPr>
        <w:pStyle w:val="Heading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DC5FCF">
        <w:rPr>
          <w:rFonts w:ascii="Times New Roman" w:hAnsi="Times New Roman" w:cs="Times New Roman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0436C" w:rsidRPr="00DC5FCF" w:rsidRDefault="0010436C" w:rsidP="008C03F9">
      <w:pPr>
        <w:jc w:val="center"/>
        <w:rPr>
          <w:b/>
          <w:bCs/>
          <w:sz w:val="28"/>
          <w:szCs w:val="28"/>
        </w:rPr>
      </w:pPr>
      <w:r w:rsidRPr="00711B1C">
        <w:rPr>
          <w:b/>
          <w:bCs/>
          <w:sz w:val="28"/>
          <w:szCs w:val="28"/>
        </w:rPr>
        <w:t>(пятого созыва)</w:t>
      </w:r>
    </w:p>
    <w:p w:rsidR="0010436C" w:rsidRPr="00DC5FCF" w:rsidRDefault="0010436C" w:rsidP="008C03F9">
      <w:pPr>
        <w:jc w:val="center"/>
        <w:rPr>
          <w:sz w:val="28"/>
          <w:szCs w:val="28"/>
        </w:rPr>
      </w:pPr>
    </w:p>
    <w:p w:rsidR="0010436C" w:rsidRPr="00DC5FCF" w:rsidRDefault="0010436C" w:rsidP="00B710FF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10436C" w:rsidRPr="00CC3E1D" w:rsidRDefault="0010436C" w:rsidP="00B710FF">
      <w:pPr>
        <w:jc w:val="center"/>
        <w:rPr>
          <w:b/>
          <w:bCs/>
          <w:sz w:val="28"/>
          <w:szCs w:val="28"/>
        </w:rPr>
      </w:pPr>
      <w:r w:rsidRPr="00CC3E1D">
        <w:rPr>
          <w:b/>
          <w:bCs/>
          <w:sz w:val="28"/>
          <w:szCs w:val="28"/>
        </w:rPr>
        <w:t xml:space="preserve">двадцать </w:t>
      </w:r>
      <w:r>
        <w:rPr>
          <w:b/>
          <w:bCs/>
          <w:sz w:val="28"/>
          <w:szCs w:val="28"/>
        </w:rPr>
        <w:t>девятой внеочередной</w:t>
      </w:r>
      <w:r w:rsidRPr="00CC3E1D">
        <w:rPr>
          <w:b/>
          <w:bCs/>
          <w:sz w:val="28"/>
          <w:szCs w:val="28"/>
        </w:rPr>
        <w:t xml:space="preserve"> сессии</w:t>
      </w:r>
    </w:p>
    <w:p w:rsidR="0010436C" w:rsidRPr="00CC3E1D" w:rsidRDefault="0010436C" w:rsidP="00B710FF">
      <w:pPr>
        <w:jc w:val="center"/>
        <w:rPr>
          <w:sz w:val="28"/>
          <w:szCs w:val="28"/>
        </w:rPr>
      </w:pPr>
    </w:p>
    <w:p w:rsidR="0010436C" w:rsidRPr="00B742E5" w:rsidRDefault="0010436C" w:rsidP="00B710FF">
      <w:pPr>
        <w:jc w:val="both"/>
        <w:rPr>
          <w:b/>
          <w:bCs/>
          <w:sz w:val="28"/>
          <w:szCs w:val="28"/>
        </w:rPr>
      </w:pPr>
      <w:r w:rsidRPr="00CC3E1D">
        <w:rPr>
          <w:b/>
          <w:bCs/>
          <w:sz w:val="28"/>
          <w:szCs w:val="28"/>
        </w:rPr>
        <w:t xml:space="preserve">от  </w:t>
      </w:r>
      <w:r>
        <w:rPr>
          <w:b/>
          <w:bCs/>
          <w:sz w:val="28"/>
          <w:szCs w:val="28"/>
        </w:rPr>
        <w:t>19</w:t>
      </w:r>
      <w:r w:rsidRPr="00CC3E1D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4.</w:t>
      </w:r>
      <w:r w:rsidRPr="00CC3E1D">
        <w:rPr>
          <w:b/>
          <w:bCs/>
          <w:sz w:val="28"/>
          <w:szCs w:val="28"/>
        </w:rPr>
        <w:t xml:space="preserve">2018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</w:t>
      </w:r>
      <w:r w:rsidRPr="00CC3E1D">
        <w:rPr>
          <w:b/>
          <w:bCs/>
          <w:sz w:val="28"/>
          <w:szCs w:val="28"/>
        </w:rPr>
        <w:t xml:space="preserve"> № 2</w:t>
      </w:r>
    </w:p>
    <w:p w:rsidR="0010436C" w:rsidRPr="00DC5FCF" w:rsidRDefault="0010436C" w:rsidP="008C03F9">
      <w:pPr>
        <w:rPr>
          <w:sz w:val="28"/>
          <w:szCs w:val="28"/>
        </w:rPr>
      </w:pPr>
    </w:p>
    <w:p w:rsidR="0010436C" w:rsidRPr="00243EEF" w:rsidRDefault="0010436C" w:rsidP="007A11F7">
      <w:pPr>
        <w:jc w:val="center"/>
        <w:rPr>
          <w:b/>
          <w:bCs/>
          <w:sz w:val="28"/>
          <w:szCs w:val="28"/>
        </w:rPr>
      </w:pPr>
      <w:r w:rsidRPr="00243EEF">
        <w:rPr>
          <w:b/>
          <w:bCs/>
          <w:sz w:val="28"/>
          <w:szCs w:val="28"/>
        </w:rPr>
        <w:t>О внесении изменений в решение Совета депутатов Красносибирского сельсовета Кочковского района Новосибирской области  от 2</w:t>
      </w:r>
      <w:r>
        <w:rPr>
          <w:b/>
          <w:bCs/>
          <w:sz w:val="28"/>
          <w:szCs w:val="28"/>
        </w:rPr>
        <w:t>5</w:t>
      </w:r>
      <w:r w:rsidRPr="00243EEF">
        <w:rPr>
          <w:b/>
          <w:bCs/>
          <w:sz w:val="28"/>
          <w:szCs w:val="28"/>
        </w:rPr>
        <w:t>.12.201</w:t>
      </w:r>
      <w:r>
        <w:rPr>
          <w:b/>
          <w:bCs/>
          <w:sz w:val="28"/>
          <w:szCs w:val="28"/>
        </w:rPr>
        <w:t>7</w:t>
      </w:r>
      <w:r w:rsidRPr="00243EEF">
        <w:rPr>
          <w:b/>
          <w:bCs/>
          <w:sz w:val="28"/>
          <w:szCs w:val="28"/>
        </w:rPr>
        <w:t xml:space="preserve"> года №1 «О бюджете Красносибирского сельсовета Кочковского района Новосибирской области на 201</w:t>
      </w:r>
      <w:r>
        <w:rPr>
          <w:b/>
          <w:bCs/>
          <w:sz w:val="28"/>
          <w:szCs w:val="28"/>
        </w:rPr>
        <w:t>8</w:t>
      </w:r>
      <w:r w:rsidRPr="00243EEF">
        <w:rPr>
          <w:b/>
          <w:bCs/>
          <w:sz w:val="28"/>
          <w:szCs w:val="28"/>
        </w:rPr>
        <w:t xml:space="preserve"> год и плановый период 201</w:t>
      </w:r>
      <w:r>
        <w:rPr>
          <w:b/>
          <w:bCs/>
          <w:sz w:val="28"/>
          <w:szCs w:val="28"/>
        </w:rPr>
        <w:t>9</w:t>
      </w:r>
      <w:r w:rsidRPr="00243EEF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20</w:t>
      </w:r>
      <w:r w:rsidRPr="00243EEF">
        <w:rPr>
          <w:b/>
          <w:bCs/>
          <w:sz w:val="28"/>
          <w:szCs w:val="28"/>
        </w:rPr>
        <w:t xml:space="preserve"> годов»</w:t>
      </w:r>
    </w:p>
    <w:p w:rsidR="0010436C" w:rsidRDefault="0010436C" w:rsidP="00116E08">
      <w:pPr>
        <w:jc w:val="center"/>
        <w:rPr>
          <w:sz w:val="28"/>
          <w:szCs w:val="28"/>
        </w:rPr>
      </w:pPr>
    </w:p>
    <w:p w:rsidR="0010436C" w:rsidRDefault="0010436C" w:rsidP="007A1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 процессе в Красносибирском сельсовете, руководствуясь статьей 36 Устава Красносибирского сельсовета, Совет депутатов Красносибирского сельсовета Кочковского района Новосибирской области</w:t>
      </w:r>
      <w:r w:rsidRPr="006D0C45">
        <w:rPr>
          <w:sz w:val="28"/>
          <w:szCs w:val="28"/>
        </w:rPr>
        <w:t xml:space="preserve"> </w:t>
      </w:r>
    </w:p>
    <w:p w:rsidR="0010436C" w:rsidRPr="00426AA7" w:rsidRDefault="0010436C" w:rsidP="007A11F7">
      <w:pPr>
        <w:ind w:firstLine="709"/>
        <w:rPr>
          <w:b/>
          <w:bCs/>
          <w:sz w:val="28"/>
          <w:szCs w:val="28"/>
        </w:rPr>
      </w:pPr>
      <w:r w:rsidRPr="00426AA7">
        <w:rPr>
          <w:b/>
          <w:bCs/>
          <w:sz w:val="28"/>
          <w:szCs w:val="28"/>
        </w:rPr>
        <w:t>РЕШИЛ:</w:t>
      </w:r>
    </w:p>
    <w:p w:rsidR="0010436C" w:rsidRPr="00BE0BDC" w:rsidRDefault="0010436C" w:rsidP="007A11F7">
      <w:pPr>
        <w:ind w:firstLine="709"/>
        <w:jc w:val="both"/>
        <w:rPr>
          <w:sz w:val="28"/>
          <w:szCs w:val="28"/>
        </w:rPr>
      </w:pPr>
      <w:r w:rsidRPr="00BE0BD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E0BDC">
        <w:rPr>
          <w:sz w:val="28"/>
          <w:szCs w:val="28"/>
        </w:rPr>
        <w:t>Внести в решение двадцать четвертой сессии Совета депутатов Красносибирского сельсовета Кочковского района Новосибирской области от 25.12.2017 года № 1 «О бюджете Красносибирского сельсовета Кочковского района Новосибирской области на 2018 год и плановый период 2019 и 2020 годов» следующие изменения и дополнения:</w:t>
      </w:r>
    </w:p>
    <w:p w:rsidR="0010436C" w:rsidRPr="00647A24" w:rsidRDefault="0010436C" w:rsidP="007A11F7">
      <w:pPr>
        <w:ind w:firstLine="708"/>
        <w:jc w:val="both"/>
        <w:rPr>
          <w:b/>
          <w:bCs/>
          <w:sz w:val="28"/>
          <w:szCs w:val="28"/>
        </w:rPr>
      </w:pPr>
      <w:r w:rsidRPr="00647A24">
        <w:rPr>
          <w:sz w:val="28"/>
          <w:szCs w:val="28"/>
        </w:rPr>
        <w:t>1.1. В части 1 пункта 1 цифры "9</w:t>
      </w:r>
      <w:r>
        <w:rPr>
          <w:sz w:val="28"/>
          <w:szCs w:val="28"/>
        </w:rPr>
        <w:t xml:space="preserve"> </w:t>
      </w:r>
      <w:r w:rsidRPr="00647A24">
        <w:rPr>
          <w:sz w:val="28"/>
          <w:szCs w:val="28"/>
        </w:rPr>
        <w:t>143,4" тыс.руб., заменить цифрами "9</w:t>
      </w:r>
      <w:r>
        <w:rPr>
          <w:sz w:val="28"/>
          <w:szCs w:val="28"/>
        </w:rPr>
        <w:t xml:space="preserve"> 4</w:t>
      </w:r>
      <w:r w:rsidRPr="00647A24">
        <w:rPr>
          <w:sz w:val="28"/>
          <w:szCs w:val="28"/>
        </w:rPr>
        <w:t>98,</w:t>
      </w:r>
      <w:r>
        <w:rPr>
          <w:sz w:val="28"/>
          <w:szCs w:val="28"/>
        </w:rPr>
        <w:t>8</w:t>
      </w:r>
      <w:r w:rsidRPr="00647A24">
        <w:rPr>
          <w:sz w:val="28"/>
          <w:szCs w:val="28"/>
        </w:rPr>
        <w:t>"  тыс. руб., в том числе общий объем межбюджетных трансфертов, получаемых из других бюджетов бюджетной системы Российской Федерации, "7</w:t>
      </w:r>
      <w:r>
        <w:rPr>
          <w:sz w:val="28"/>
          <w:szCs w:val="28"/>
        </w:rPr>
        <w:t xml:space="preserve"> </w:t>
      </w:r>
      <w:r w:rsidRPr="00647A24">
        <w:rPr>
          <w:sz w:val="28"/>
          <w:szCs w:val="28"/>
        </w:rPr>
        <w:t>916,1" тыс. руб. заменить цифрами " 8</w:t>
      </w:r>
      <w:r>
        <w:rPr>
          <w:sz w:val="28"/>
          <w:szCs w:val="28"/>
        </w:rPr>
        <w:t xml:space="preserve"> </w:t>
      </w:r>
      <w:r w:rsidRPr="00647A24">
        <w:rPr>
          <w:sz w:val="28"/>
          <w:szCs w:val="28"/>
        </w:rPr>
        <w:t>171,5" тыс. руб.;</w:t>
      </w:r>
    </w:p>
    <w:p w:rsidR="0010436C" w:rsidRPr="00BE0BDC" w:rsidRDefault="0010436C" w:rsidP="007A11F7">
      <w:pPr>
        <w:ind w:firstLine="709"/>
        <w:jc w:val="both"/>
        <w:rPr>
          <w:sz w:val="28"/>
          <w:szCs w:val="28"/>
        </w:rPr>
      </w:pPr>
      <w:r w:rsidRPr="00647A24">
        <w:rPr>
          <w:sz w:val="28"/>
          <w:szCs w:val="28"/>
        </w:rPr>
        <w:t>1.2.  В части 1 пункта 2 цифры "9</w:t>
      </w:r>
      <w:r>
        <w:rPr>
          <w:sz w:val="28"/>
          <w:szCs w:val="28"/>
        </w:rPr>
        <w:t xml:space="preserve"> </w:t>
      </w:r>
      <w:r w:rsidRPr="00647A24">
        <w:rPr>
          <w:sz w:val="28"/>
          <w:szCs w:val="28"/>
        </w:rPr>
        <w:t>454,</w:t>
      </w:r>
      <w:r>
        <w:rPr>
          <w:sz w:val="28"/>
          <w:szCs w:val="28"/>
        </w:rPr>
        <w:t>0</w:t>
      </w:r>
      <w:r w:rsidRPr="00647A24">
        <w:rPr>
          <w:sz w:val="28"/>
          <w:szCs w:val="28"/>
        </w:rPr>
        <w:t>" тыс. руб. руб. заменить цифрами           "9</w:t>
      </w:r>
      <w:r>
        <w:rPr>
          <w:sz w:val="28"/>
          <w:szCs w:val="28"/>
        </w:rPr>
        <w:t xml:space="preserve"> 8</w:t>
      </w:r>
      <w:r w:rsidRPr="00647A24">
        <w:rPr>
          <w:sz w:val="28"/>
          <w:szCs w:val="28"/>
        </w:rPr>
        <w:t>09,</w:t>
      </w:r>
      <w:r>
        <w:rPr>
          <w:sz w:val="28"/>
          <w:szCs w:val="28"/>
        </w:rPr>
        <w:t>4</w:t>
      </w:r>
      <w:r w:rsidRPr="00647A24">
        <w:rPr>
          <w:sz w:val="28"/>
          <w:szCs w:val="28"/>
        </w:rPr>
        <w:t>" тыс. руб.;</w:t>
      </w:r>
      <w:r w:rsidRPr="00BE0BDC">
        <w:rPr>
          <w:sz w:val="28"/>
          <w:szCs w:val="28"/>
        </w:rPr>
        <w:t xml:space="preserve"> </w:t>
      </w:r>
    </w:p>
    <w:p w:rsidR="0010436C" w:rsidRPr="00BD7B3E" w:rsidRDefault="0010436C" w:rsidP="00F62D5E">
      <w:pPr>
        <w:ind w:firstLine="709"/>
        <w:jc w:val="both"/>
        <w:rPr>
          <w:sz w:val="28"/>
          <w:szCs w:val="28"/>
        </w:rPr>
      </w:pPr>
      <w:r w:rsidRPr="00BD7B3E">
        <w:rPr>
          <w:sz w:val="28"/>
          <w:szCs w:val="28"/>
        </w:rPr>
        <w:t xml:space="preserve">1.3. Утвердить таблицу 3 приложения 3 "Доходы Красносибирского сельсовета Кочковского района Новосибирской области  на 2018 год" в прилагаемой редакции к настоящему решению. </w:t>
      </w:r>
    </w:p>
    <w:p w:rsidR="0010436C" w:rsidRPr="00BD7B3E" w:rsidRDefault="0010436C" w:rsidP="00F62D5E">
      <w:pPr>
        <w:ind w:firstLine="709"/>
        <w:jc w:val="both"/>
        <w:rPr>
          <w:sz w:val="28"/>
          <w:szCs w:val="28"/>
        </w:rPr>
      </w:pPr>
      <w:r w:rsidRPr="00BD7B3E">
        <w:rPr>
          <w:sz w:val="28"/>
          <w:szCs w:val="28"/>
        </w:rPr>
        <w:t xml:space="preserve">1.4. Утвердить таблицу 1 приложения 4 "Распределения бюджетных ассигнований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бюджета на 2018 год" в прилагаемой редакции к настоящему решению.  </w:t>
      </w:r>
    </w:p>
    <w:p w:rsidR="0010436C" w:rsidRPr="00F91881" w:rsidRDefault="0010436C" w:rsidP="00F62D5E">
      <w:pPr>
        <w:ind w:firstLine="709"/>
        <w:jc w:val="both"/>
        <w:rPr>
          <w:sz w:val="28"/>
          <w:szCs w:val="28"/>
        </w:rPr>
      </w:pPr>
      <w:r w:rsidRPr="00F91881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F91881">
        <w:rPr>
          <w:sz w:val="28"/>
          <w:szCs w:val="28"/>
        </w:rPr>
        <w:t>. Утвердить таблицу 1 приложения 5 "Ведомственная структура расходов бюджета Красносибирского сельсовета Кочковского района Новосибирской области на 2018 год" в прилагаемой редакции к настоящему решению.</w:t>
      </w:r>
    </w:p>
    <w:p w:rsidR="0010436C" w:rsidRPr="00F91881" w:rsidRDefault="0010436C" w:rsidP="00F62D5E">
      <w:pPr>
        <w:ind w:firstLine="709"/>
        <w:jc w:val="both"/>
        <w:rPr>
          <w:sz w:val="28"/>
          <w:szCs w:val="28"/>
        </w:rPr>
      </w:pPr>
      <w:r w:rsidRPr="00F91881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F91881">
        <w:rPr>
          <w:sz w:val="28"/>
          <w:szCs w:val="28"/>
        </w:rPr>
        <w:t>. Утвердить таблицу 1 приложения 9 "Источники финансирования дефицита бюджета Красносибирского сельсовета Кочковского района Новосибирской области на 2018 год" в прилагаемой редакции к настоящему решению.</w:t>
      </w:r>
    </w:p>
    <w:p w:rsidR="0010436C" w:rsidRDefault="0010436C" w:rsidP="007E1FC3">
      <w:pPr>
        <w:jc w:val="both"/>
        <w:rPr>
          <w:sz w:val="28"/>
          <w:szCs w:val="28"/>
        </w:rPr>
      </w:pPr>
      <w:r w:rsidRPr="00317BE5">
        <w:rPr>
          <w:sz w:val="28"/>
          <w:szCs w:val="28"/>
        </w:rPr>
        <w:tab/>
      </w:r>
      <w:r>
        <w:rPr>
          <w:sz w:val="28"/>
          <w:szCs w:val="28"/>
        </w:rPr>
        <w:t>1.7. Пункт 8 изложить в следующей редакции:</w:t>
      </w:r>
    </w:p>
    <w:p w:rsidR="0010436C" w:rsidRDefault="0010436C" w:rsidP="007E1F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17BE5">
        <w:rPr>
          <w:sz w:val="28"/>
          <w:szCs w:val="28"/>
        </w:rPr>
        <w:t>«</w:t>
      </w:r>
      <w:r>
        <w:rPr>
          <w:sz w:val="28"/>
          <w:szCs w:val="28"/>
        </w:rPr>
        <w:t xml:space="preserve">8. </w:t>
      </w:r>
      <w:r w:rsidRPr="00E143B4">
        <w:rPr>
          <w:sz w:val="28"/>
          <w:szCs w:val="28"/>
        </w:rPr>
        <w:t xml:space="preserve">Установить общий объем бюджетных ассигнований, направляемых  на исполнение публичных нормативных обязательств на 2018 год в сумме </w:t>
      </w:r>
      <w:r>
        <w:rPr>
          <w:sz w:val="28"/>
          <w:szCs w:val="28"/>
        </w:rPr>
        <w:t>381,0</w:t>
      </w:r>
      <w:r w:rsidRPr="00E143B4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BE0BDC">
        <w:rPr>
          <w:sz w:val="28"/>
          <w:szCs w:val="28"/>
        </w:rPr>
        <w:t>»</w:t>
      </w:r>
    </w:p>
    <w:p w:rsidR="0010436C" w:rsidRDefault="0010436C" w:rsidP="007E1F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1.8. Пункт 9 изложить в следующей редакции:</w:t>
      </w:r>
    </w:p>
    <w:p w:rsidR="0010436C" w:rsidRPr="001D1563" w:rsidRDefault="0010436C" w:rsidP="005F1C63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317BE5">
        <w:rPr>
          <w:sz w:val="28"/>
          <w:szCs w:val="28"/>
        </w:rPr>
        <w:t>«</w:t>
      </w:r>
      <w:r>
        <w:rPr>
          <w:sz w:val="28"/>
          <w:szCs w:val="28"/>
        </w:rPr>
        <w:t xml:space="preserve">9. </w:t>
      </w:r>
      <w:r w:rsidRPr="00E143B4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таблицу 1 приложения 6 "Р</w:t>
      </w:r>
      <w:r w:rsidRPr="00E143B4">
        <w:rPr>
          <w:sz w:val="28"/>
          <w:szCs w:val="28"/>
        </w:rPr>
        <w:t>аспределение бюджетных ассигнований на исполнение публичных нормативных обязательств</w:t>
      </w:r>
      <w:r>
        <w:rPr>
          <w:sz w:val="28"/>
          <w:szCs w:val="28"/>
        </w:rPr>
        <w:t xml:space="preserve"> на 2018 год".</w:t>
      </w:r>
    </w:p>
    <w:p w:rsidR="0010436C" w:rsidRPr="00317BE5" w:rsidRDefault="0010436C" w:rsidP="007E1F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17BE5">
        <w:rPr>
          <w:sz w:val="28"/>
          <w:szCs w:val="28"/>
        </w:rPr>
        <w:t>1.</w:t>
      </w:r>
      <w:r>
        <w:rPr>
          <w:sz w:val="28"/>
          <w:szCs w:val="28"/>
        </w:rPr>
        <w:t>9.</w:t>
      </w:r>
      <w:r w:rsidRPr="00317BE5">
        <w:rPr>
          <w:sz w:val="28"/>
          <w:szCs w:val="28"/>
        </w:rPr>
        <w:t xml:space="preserve"> Пункт 15 изложить в следующей редакции:</w:t>
      </w:r>
      <w:r>
        <w:rPr>
          <w:sz w:val="28"/>
          <w:szCs w:val="28"/>
        </w:rPr>
        <w:t xml:space="preserve"> </w:t>
      </w:r>
    </w:p>
    <w:p w:rsidR="0010436C" w:rsidRPr="00317BE5" w:rsidRDefault="0010436C" w:rsidP="008C42CD">
      <w:pPr>
        <w:ind w:firstLine="709"/>
        <w:jc w:val="both"/>
        <w:rPr>
          <w:sz w:val="28"/>
          <w:szCs w:val="28"/>
        </w:rPr>
      </w:pPr>
      <w:r w:rsidRPr="00317BE5">
        <w:rPr>
          <w:sz w:val="28"/>
          <w:szCs w:val="28"/>
        </w:rPr>
        <w:t>«15. Утвердить объем  прочих межбюджетных трансфертов:</w:t>
      </w:r>
    </w:p>
    <w:p w:rsidR="0010436C" w:rsidRPr="00317BE5" w:rsidRDefault="0010436C" w:rsidP="008C42CD">
      <w:pPr>
        <w:ind w:firstLine="709"/>
        <w:jc w:val="both"/>
        <w:rPr>
          <w:sz w:val="28"/>
          <w:szCs w:val="28"/>
        </w:rPr>
      </w:pPr>
      <w:r w:rsidRPr="00317BE5">
        <w:rPr>
          <w:sz w:val="28"/>
          <w:szCs w:val="28"/>
        </w:rPr>
        <w:t>1) на 2018 год в сумме 5659,4 тыс. руб.</w:t>
      </w:r>
    </w:p>
    <w:p w:rsidR="0010436C" w:rsidRPr="00F91881" w:rsidRDefault="0010436C" w:rsidP="008C42CD">
      <w:pPr>
        <w:ind w:firstLine="709"/>
        <w:jc w:val="both"/>
        <w:rPr>
          <w:sz w:val="28"/>
          <w:szCs w:val="28"/>
        </w:rPr>
      </w:pPr>
      <w:r w:rsidRPr="00F91881">
        <w:rPr>
          <w:sz w:val="28"/>
          <w:szCs w:val="28"/>
        </w:rPr>
        <w:t>Установить, что объем бюджетных ассигнований направляется:</w:t>
      </w:r>
    </w:p>
    <w:p w:rsidR="0010436C" w:rsidRPr="00F91881" w:rsidRDefault="0010436C" w:rsidP="008C42CD">
      <w:pPr>
        <w:jc w:val="both"/>
        <w:rPr>
          <w:sz w:val="28"/>
          <w:szCs w:val="28"/>
        </w:rPr>
      </w:pPr>
      <w:r w:rsidRPr="00F91881">
        <w:rPr>
          <w:sz w:val="28"/>
          <w:szCs w:val="28"/>
        </w:rPr>
        <w:t xml:space="preserve"> </w:t>
      </w:r>
      <w:r w:rsidRPr="00F91881">
        <w:rPr>
          <w:sz w:val="28"/>
          <w:szCs w:val="28"/>
        </w:rPr>
        <w:tab/>
        <w:t>1)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годах» на 2018 год в сумме 1271,8 тыс. руб.;</w:t>
      </w:r>
    </w:p>
    <w:p w:rsidR="0010436C" w:rsidRDefault="0010436C" w:rsidP="007E1FC3">
      <w:pPr>
        <w:jc w:val="both"/>
        <w:rPr>
          <w:sz w:val="28"/>
          <w:szCs w:val="28"/>
        </w:rPr>
      </w:pPr>
      <w:r w:rsidRPr="00317BE5">
        <w:rPr>
          <w:sz w:val="28"/>
          <w:szCs w:val="28"/>
        </w:rPr>
        <w:tab/>
        <w:t>2)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 – 2019 годы» на 2018 год в сумме 4101,4 тыс. рублей направляются на оплату труда работников МКУК «Красносибирское СКО», на оплату коммунальных услуг, содержание уличного освещения,  укрепление материально-технической базы</w:t>
      </w:r>
      <w:r w:rsidRPr="00BE0BD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0436C" w:rsidRDefault="0010436C" w:rsidP="007E1F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1.10.  </w:t>
      </w:r>
      <w:r w:rsidRPr="00317BE5">
        <w:rPr>
          <w:sz w:val="28"/>
          <w:szCs w:val="28"/>
        </w:rPr>
        <w:t>Пункт 1</w:t>
      </w:r>
      <w:r>
        <w:rPr>
          <w:sz w:val="28"/>
          <w:szCs w:val="28"/>
        </w:rPr>
        <w:t>9</w:t>
      </w:r>
      <w:r w:rsidRPr="00317BE5">
        <w:rPr>
          <w:sz w:val="28"/>
          <w:szCs w:val="28"/>
        </w:rPr>
        <w:t xml:space="preserve"> изложить в следующей редакции:</w:t>
      </w:r>
    </w:p>
    <w:p w:rsidR="0010436C" w:rsidRPr="00ED4A47" w:rsidRDefault="0010436C" w:rsidP="00EB37B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17BE5">
        <w:rPr>
          <w:sz w:val="28"/>
          <w:szCs w:val="28"/>
        </w:rPr>
        <w:t>«1</w:t>
      </w:r>
      <w:r>
        <w:rPr>
          <w:sz w:val="28"/>
          <w:szCs w:val="28"/>
        </w:rPr>
        <w:t xml:space="preserve">9. Утвердить </w:t>
      </w:r>
      <w:r w:rsidRPr="00ED4A47">
        <w:rPr>
          <w:sz w:val="28"/>
          <w:szCs w:val="28"/>
        </w:rPr>
        <w:t xml:space="preserve">объем бюджетных ассигнований муниципального дорожного фонда </w:t>
      </w:r>
      <w:r>
        <w:rPr>
          <w:sz w:val="28"/>
          <w:szCs w:val="28"/>
        </w:rPr>
        <w:t xml:space="preserve">Красносибирского сельсовета </w:t>
      </w:r>
      <w:r w:rsidRPr="00ED4A47">
        <w:rPr>
          <w:sz w:val="28"/>
          <w:szCs w:val="28"/>
        </w:rPr>
        <w:t>Кочковского района Новосибирской области:</w:t>
      </w:r>
    </w:p>
    <w:p w:rsidR="0010436C" w:rsidRPr="00ED4A47" w:rsidRDefault="0010436C" w:rsidP="00EB37B0">
      <w:pPr>
        <w:ind w:firstLine="708"/>
        <w:jc w:val="both"/>
        <w:rPr>
          <w:sz w:val="28"/>
          <w:szCs w:val="28"/>
        </w:rPr>
      </w:pPr>
      <w:r w:rsidRPr="00ED4A47">
        <w:rPr>
          <w:sz w:val="28"/>
          <w:szCs w:val="28"/>
        </w:rPr>
        <w:t>1)  на 201</w:t>
      </w:r>
      <w:r>
        <w:rPr>
          <w:sz w:val="28"/>
          <w:szCs w:val="28"/>
        </w:rPr>
        <w:t>8</w:t>
      </w:r>
      <w:r w:rsidRPr="00ED4A4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2032,5 тыс. руб.</w:t>
      </w:r>
      <w:r w:rsidRPr="00BE0BDC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0436C" w:rsidRDefault="0010436C" w:rsidP="007E1F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1.11. Пункт 21 исключить.</w:t>
      </w:r>
    </w:p>
    <w:p w:rsidR="0010436C" w:rsidRDefault="0010436C" w:rsidP="007E1F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D79DA">
        <w:rPr>
          <w:sz w:val="28"/>
          <w:szCs w:val="28"/>
        </w:rPr>
        <w:t>2.</w:t>
      </w:r>
      <w:r w:rsidRPr="00C862F8">
        <w:rPr>
          <w:b/>
          <w:bCs/>
          <w:sz w:val="28"/>
          <w:szCs w:val="28"/>
        </w:rPr>
        <w:t xml:space="preserve"> </w:t>
      </w:r>
      <w:r w:rsidRPr="00C862F8">
        <w:rPr>
          <w:sz w:val="28"/>
          <w:szCs w:val="28"/>
        </w:rPr>
        <w:t>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сети Интернет.</w:t>
      </w:r>
    </w:p>
    <w:p w:rsidR="0010436C" w:rsidRPr="00FE7A11" w:rsidRDefault="0010436C" w:rsidP="007E1FC3">
      <w:pPr>
        <w:jc w:val="both"/>
        <w:rPr>
          <w:sz w:val="28"/>
          <w:szCs w:val="28"/>
        </w:rPr>
      </w:pPr>
    </w:p>
    <w:p w:rsidR="0010436C" w:rsidRDefault="0010436C" w:rsidP="007E1FC3">
      <w:pPr>
        <w:jc w:val="both"/>
        <w:rPr>
          <w:b/>
          <w:bCs/>
          <w:sz w:val="28"/>
          <w:szCs w:val="28"/>
        </w:rPr>
      </w:pPr>
    </w:p>
    <w:p w:rsidR="0010436C" w:rsidRPr="00ED4A47" w:rsidRDefault="0010436C" w:rsidP="00116E08">
      <w:pPr>
        <w:jc w:val="both"/>
        <w:rPr>
          <w:b/>
          <w:bCs/>
          <w:sz w:val="28"/>
          <w:szCs w:val="28"/>
        </w:rPr>
      </w:pPr>
      <w:r w:rsidRPr="00ED4A47">
        <w:rPr>
          <w:sz w:val="28"/>
          <w:szCs w:val="28"/>
        </w:rPr>
        <w:tab/>
      </w:r>
    </w:p>
    <w:p w:rsidR="0010436C" w:rsidRDefault="0010436C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Красносибирского сельсовета </w:t>
      </w:r>
    </w:p>
    <w:p w:rsidR="0010436C" w:rsidRDefault="0010436C" w:rsidP="008F7E33">
      <w:pPr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>Новосибирской области                                               Н.Н. Лунёва</w:t>
      </w:r>
    </w:p>
    <w:p w:rsidR="0010436C" w:rsidRDefault="0010436C" w:rsidP="00116E08">
      <w:pPr>
        <w:jc w:val="both"/>
        <w:rPr>
          <w:sz w:val="28"/>
          <w:szCs w:val="28"/>
        </w:rPr>
      </w:pPr>
    </w:p>
    <w:p w:rsidR="0010436C" w:rsidRDefault="0010436C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</w:p>
    <w:p w:rsidR="0010436C" w:rsidRDefault="0010436C" w:rsidP="00116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Красносибирского сельсовета </w:t>
      </w:r>
    </w:p>
    <w:p w:rsidR="0010436C" w:rsidRDefault="0010436C" w:rsidP="008F7E33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                     В.Н. Ионов  </w:t>
      </w:r>
    </w:p>
    <w:p w:rsidR="0010436C" w:rsidRDefault="0010436C" w:rsidP="00C7103B">
      <w:pPr>
        <w:jc w:val="both"/>
        <w:rPr>
          <w:sz w:val="28"/>
          <w:szCs w:val="28"/>
        </w:rPr>
      </w:pPr>
    </w:p>
    <w:p w:rsidR="0010436C" w:rsidRDefault="0010436C" w:rsidP="00C7103B">
      <w:pPr>
        <w:jc w:val="both"/>
        <w:rPr>
          <w:sz w:val="28"/>
          <w:szCs w:val="28"/>
        </w:rPr>
      </w:pPr>
    </w:p>
    <w:p w:rsidR="0010436C" w:rsidRDefault="0010436C" w:rsidP="00C7103B">
      <w:pPr>
        <w:jc w:val="both"/>
        <w:rPr>
          <w:sz w:val="28"/>
          <w:szCs w:val="28"/>
        </w:rPr>
      </w:pPr>
    </w:p>
    <w:p w:rsidR="0010436C" w:rsidRDefault="0010436C" w:rsidP="00C7103B">
      <w:pPr>
        <w:jc w:val="both"/>
        <w:rPr>
          <w:sz w:val="28"/>
          <w:szCs w:val="28"/>
        </w:rPr>
      </w:pPr>
    </w:p>
    <w:p w:rsidR="0010436C" w:rsidRDefault="0010436C" w:rsidP="00C7103B">
      <w:pPr>
        <w:jc w:val="both"/>
        <w:rPr>
          <w:sz w:val="28"/>
          <w:szCs w:val="28"/>
        </w:rPr>
      </w:pPr>
    </w:p>
    <w:tbl>
      <w:tblPr>
        <w:tblW w:w="10552" w:type="dxa"/>
        <w:tblInd w:w="-106" w:type="dxa"/>
        <w:tblLook w:val="01E0"/>
      </w:tblPr>
      <w:tblGrid>
        <w:gridCol w:w="6048"/>
        <w:gridCol w:w="4373"/>
        <w:gridCol w:w="131"/>
      </w:tblGrid>
      <w:tr w:rsidR="0010436C" w:rsidTr="00B5763D">
        <w:trPr>
          <w:gridAfter w:val="1"/>
          <w:wAfter w:w="131" w:type="dxa"/>
        </w:trPr>
        <w:tc>
          <w:tcPr>
            <w:tcW w:w="6048" w:type="dxa"/>
          </w:tcPr>
          <w:p w:rsidR="0010436C" w:rsidRDefault="0010436C" w:rsidP="004F0FB5">
            <w:pPr>
              <w:jc w:val="right"/>
            </w:pPr>
          </w:p>
        </w:tc>
        <w:tc>
          <w:tcPr>
            <w:tcW w:w="4373" w:type="dxa"/>
          </w:tcPr>
          <w:p w:rsidR="0010436C" w:rsidRPr="00DE53F2" w:rsidRDefault="0010436C" w:rsidP="00CC3E1D">
            <w:r w:rsidRPr="00DE53F2">
              <w:t xml:space="preserve">Приложение </w:t>
            </w:r>
            <w:r>
              <w:t>№ 3</w:t>
            </w:r>
          </w:p>
          <w:p w:rsidR="0010436C" w:rsidRPr="00CC3E1D" w:rsidRDefault="0010436C" w:rsidP="00CC3E1D">
            <w:r w:rsidRPr="00DE53F2">
              <w:t xml:space="preserve">к </w:t>
            </w:r>
            <w:r w:rsidRPr="00CC3E1D">
              <w:t>решению  2</w:t>
            </w:r>
            <w:r>
              <w:t>9</w:t>
            </w:r>
            <w:r w:rsidRPr="00CC3E1D">
              <w:t xml:space="preserve">-ой </w:t>
            </w:r>
            <w:r>
              <w:t xml:space="preserve">внеочередной </w:t>
            </w:r>
            <w:r w:rsidRPr="00CC3E1D">
              <w:t xml:space="preserve">сессии </w:t>
            </w:r>
          </w:p>
          <w:p w:rsidR="0010436C" w:rsidRPr="00CC3E1D" w:rsidRDefault="0010436C" w:rsidP="00CC3E1D">
            <w:r w:rsidRPr="00CC3E1D">
              <w:t>Совета депутатов Красносибирского сельсовета</w:t>
            </w:r>
            <w:r>
              <w:t xml:space="preserve"> </w:t>
            </w:r>
            <w:r w:rsidRPr="00CC3E1D">
              <w:t xml:space="preserve">Кочковского района Новосибирской области </w:t>
            </w:r>
          </w:p>
          <w:p w:rsidR="0010436C" w:rsidRDefault="0010436C" w:rsidP="00CC3E1D">
            <w:r>
              <w:t>от 19.04</w:t>
            </w:r>
            <w:r w:rsidRPr="00CC3E1D">
              <w:t>.2018 № 2</w:t>
            </w:r>
          </w:p>
          <w:p w:rsidR="0010436C" w:rsidRDefault="0010436C" w:rsidP="004F0FB5">
            <w:pPr>
              <w:jc w:val="right"/>
            </w:pPr>
          </w:p>
        </w:tc>
      </w:tr>
      <w:tr w:rsidR="0010436C" w:rsidRPr="003B55BB">
        <w:tblPrEx>
          <w:tblLook w:val="00A0"/>
        </w:tblPrEx>
        <w:trPr>
          <w:trHeight w:val="255"/>
        </w:trPr>
        <w:tc>
          <w:tcPr>
            <w:tcW w:w="105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tbl>
            <w:tblPr>
              <w:tblW w:w="10336" w:type="dxa"/>
              <w:tblLook w:val="00A0"/>
            </w:tblPr>
            <w:tblGrid>
              <w:gridCol w:w="10336"/>
            </w:tblGrid>
            <w:tr w:rsidR="0010436C" w:rsidRPr="003B55BB">
              <w:trPr>
                <w:trHeight w:val="255"/>
              </w:trPr>
              <w:tc>
                <w:tcPr>
                  <w:tcW w:w="10336" w:type="dxa"/>
                  <w:noWrap/>
                </w:tcPr>
                <w:p w:rsidR="0010436C" w:rsidRPr="004014E6" w:rsidRDefault="0010436C" w:rsidP="007E1FC3">
                  <w:pPr>
                    <w:tabs>
                      <w:tab w:val="left" w:pos="1875"/>
                    </w:tabs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014E6">
                    <w:rPr>
                      <w:b/>
                      <w:bCs/>
                      <w:sz w:val="28"/>
                      <w:szCs w:val="28"/>
                    </w:rPr>
                    <w:t xml:space="preserve">Доходы бюджета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Красносибирского </w:t>
                  </w:r>
                  <w:r w:rsidRPr="004014E6">
                    <w:rPr>
                      <w:b/>
                      <w:bCs/>
                      <w:sz w:val="28"/>
                      <w:szCs w:val="28"/>
                    </w:rPr>
                    <w:t xml:space="preserve">сельсовета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Кочковского района Новосибирской области </w:t>
                  </w:r>
                  <w:r w:rsidRPr="004014E6">
                    <w:rPr>
                      <w:b/>
                      <w:bCs/>
                      <w:sz w:val="28"/>
                      <w:szCs w:val="28"/>
                    </w:rPr>
                    <w:t>на 2018 год</w:t>
                  </w:r>
                </w:p>
                <w:p w:rsidR="0010436C" w:rsidRPr="004348BE" w:rsidRDefault="0010436C" w:rsidP="007E1FC3">
                  <w:pPr>
                    <w:tabs>
                      <w:tab w:val="left" w:pos="8760"/>
                    </w:tabs>
                    <w:jc w:val="right"/>
                  </w:pPr>
                  <w:r w:rsidRPr="004348BE">
                    <w:t xml:space="preserve">таблица </w:t>
                  </w:r>
                  <w:r>
                    <w:t>3</w:t>
                  </w:r>
                </w:p>
                <w:p w:rsidR="0010436C" w:rsidRPr="00FC7952" w:rsidRDefault="0010436C" w:rsidP="007E1FC3">
                  <w:pPr>
                    <w:tabs>
                      <w:tab w:val="left" w:pos="8760"/>
                    </w:tabs>
                    <w:rPr>
                      <w:highlight w:val="yellow"/>
                    </w:rPr>
                  </w:pPr>
                  <w:r w:rsidRPr="00FC7952">
                    <w:rPr>
                      <w:highlight w:val="yellow"/>
                    </w:rPr>
                    <w:t xml:space="preserve">                                                                                                                                                 </w:t>
                  </w:r>
                </w:p>
                <w:p w:rsidR="0010436C" w:rsidRPr="004348BE" w:rsidRDefault="0010436C" w:rsidP="007E1FC3">
                  <w:pPr>
                    <w:tabs>
                      <w:tab w:val="left" w:pos="8475"/>
                    </w:tabs>
                    <w:jc w:val="right"/>
                  </w:pPr>
                  <w:r w:rsidRPr="004348BE">
                    <w:t>тыс. рублей</w:t>
                  </w:r>
                </w:p>
                <w:tbl>
                  <w:tblPr>
                    <w:tblW w:w="0" w:type="auto"/>
                    <w:tblInd w:w="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085"/>
                    <w:gridCol w:w="5464"/>
                    <w:gridCol w:w="1524"/>
                  </w:tblGrid>
                  <w:tr w:rsidR="0010436C" w:rsidRPr="00FC7952"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Heading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Код бюджетной классификации Российской Федерации</w:t>
                        </w: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Heading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Наименование групп, подгрупп, статей, подстатей, элементов, программ кодов экономической классификации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Heading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Heading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1 00 00000 00 0000 000</w:t>
                        </w: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Heading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EB37B0">
                        <w:pPr>
                          <w:pStyle w:val="Heading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1 327,3</w:t>
                        </w:r>
                      </w:p>
                    </w:tc>
                  </w:tr>
                  <w:tr w:rsidR="0010436C" w:rsidRPr="00FC7952">
                    <w:trPr>
                      <w:trHeight w:val="365"/>
                    </w:trPr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Heading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2 00 00000 00 0000 000</w:t>
                        </w: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Heading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jc w:val="center"/>
                        </w:pPr>
                        <w:r>
                          <w:t>8 171,5</w:t>
                        </w:r>
                      </w:p>
                      <w:p w:rsidR="0010436C" w:rsidRPr="00910EE1" w:rsidRDefault="0010436C" w:rsidP="007E1FC3">
                        <w:pPr>
                          <w:jc w:val="center"/>
                        </w:pPr>
                      </w:p>
                    </w:tc>
                  </w:tr>
                  <w:tr w:rsidR="0010436C" w:rsidRPr="00FC7952">
                    <w:trPr>
                      <w:trHeight w:val="399"/>
                    </w:trPr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0436C" w:rsidRPr="00FC7952" w:rsidRDefault="0010436C" w:rsidP="007E1FC3">
                        <w:pPr>
                          <w:pStyle w:val="Heading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0436C" w:rsidRPr="00910EE1" w:rsidRDefault="0010436C" w:rsidP="007E1FC3">
                        <w:pPr>
                          <w:pStyle w:val="Heading5"/>
                          <w:spacing w:before="0" w:after="0"/>
                          <w:jc w:val="center"/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  <w:t>ВСЕГО доходов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0436C" w:rsidRPr="00910EE1" w:rsidRDefault="0010436C" w:rsidP="00EB37B0">
                        <w:pPr>
                          <w:pStyle w:val="Heading5"/>
                          <w:spacing w:before="0" w:after="0"/>
                          <w:jc w:val="center"/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  <w:t>9 498,8</w:t>
                        </w:r>
                      </w:p>
                    </w:tc>
                  </w:tr>
                </w:tbl>
                <w:p w:rsidR="0010436C" w:rsidRPr="00FC7952" w:rsidRDefault="0010436C" w:rsidP="007E1FC3">
                  <w:pPr>
                    <w:ind w:left="7380"/>
                    <w:jc w:val="right"/>
                    <w:rPr>
                      <w:highlight w:val="yellow"/>
                    </w:rPr>
                  </w:pPr>
                </w:p>
                <w:tbl>
                  <w:tblPr>
                    <w:tblW w:w="10107" w:type="dxa"/>
                    <w:tblInd w:w="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064"/>
                    <w:gridCol w:w="5485"/>
                    <w:gridCol w:w="1558"/>
                  </w:tblGrid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БК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Наименование показателя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center"/>
                        </w:pPr>
                        <w:r w:rsidRPr="00F46EF3">
                          <w:t>СУММА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 xml:space="preserve">1 01 02010 01 0000 110 </w:t>
                        </w:r>
                      </w:p>
                      <w:p w:rsidR="0010436C" w:rsidRPr="00F46EF3" w:rsidRDefault="0010436C" w:rsidP="007E1FC3"/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rPr>
                            <w:color w:val="000000"/>
                          </w:rPr>
      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center"/>
                        </w:pPr>
                        <w:r>
                          <w:t>368,2</w:t>
                        </w:r>
                      </w:p>
                      <w:p w:rsidR="0010436C" w:rsidRPr="00F46EF3" w:rsidRDefault="0010436C" w:rsidP="007E1FC3">
                        <w:pPr>
                          <w:jc w:val="center"/>
                        </w:pP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1 03 0223001 0000 110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8E7C9D">
                        <w:pPr>
                          <w:jc w:val="center"/>
                        </w:pPr>
                        <w:r>
                          <w:t>232,2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1 03 0224001 0000 110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jc w:val="center"/>
                          <w:rPr>
                            <w:highlight w:val="yellow"/>
                          </w:rPr>
                        </w:pPr>
                        <w:r>
                          <w:t>1,8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1 03 0225001 0000 110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BF35E3" w:rsidRDefault="0010436C" w:rsidP="008E7C9D">
                        <w:pPr>
                          <w:jc w:val="center"/>
                        </w:pPr>
                        <w:r>
                          <w:t>424,5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1 030226001 0000 110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8E7C9D">
                        <w:pPr>
                          <w:jc w:val="center"/>
                          <w:rPr>
                            <w:highlight w:val="yellow"/>
                          </w:rPr>
                        </w:pPr>
                        <w:r>
                          <w:t>- 35,9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D74BCB">
                          <w:t>1 05 03010 01 0000 110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D74BCB"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Default="0010436C" w:rsidP="007E1FC3">
                        <w:pPr>
                          <w:jc w:val="center"/>
                        </w:pPr>
                        <w:r>
                          <w:t>0,2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1 06 01030 10 0000 110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center"/>
                        </w:pPr>
                        <w:r>
                          <w:t>37,4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 w:rsidRPr="00C74A7F">
                          <w:t>106 060</w:t>
                        </w:r>
                        <w:r>
                          <w:t>3</w:t>
                        </w:r>
                        <w:r w:rsidRPr="00C74A7F">
                          <w:t>3 10 0000 110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983A11"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center"/>
                        </w:pPr>
                        <w:r>
                          <w:t>0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 w:rsidRPr="00C74A7F">
                          <w:t>106 06043 10 0000 110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both"/>
                        </w:pPr>
                        <w:r w:rsidRPr="00C74A7F"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jc w:val="center"/>
                          <w:rPr>
                            <w:highlight w:val="yellow"/>
                          </w:rPr>
                        </w:pPr>
                        <w:r w:rsidRPr="005B23E9">
                          <w:t>172,5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 w:rsidRPr="00C74A7F">
                          <w:t>10</w:t>
                        </w:r>
                        <w:r>
                          <w:t>8</w:t>
                        </w:r>
                        <w:r w:rsidRPr="00C74A7F">
                          <w:t xml:space="preserve"> 0</w:t>
                        </w:r>
                        <w:r>
                          <w:t>4</w:t>
                        </w:r>
                        <w:r w:rsidRPr="00C74A7F">
                          <w:t>0</w:t>
                        </w:r>
                        <w:r>
                          <w:t>20</w:t>
                        </w:r>
                        <w:r w:rsidRPr="00C74A7F">
                          <w:t xml:space="preserve"> </w:t>
                        </w:r>
                        <w:r>
                          <w:t>01</w:t>
                        </w:r>
                        <w:r w:rsidRPr="00C74A7F">
                          <w:t xml:space="preserve">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83A11" w:rsidRDefault="0010436C" w:rsidP="007E1FC3">
                        <w:pPr>
                          <w:jc w:val="both"/>
                        </w:pPr>
                        <w:r w:rsidRPr="00983A11">
      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Default="0010436C" w:rsidP="007E1FC3">
                        <w:pPr>
                          <w:jc w:val="center"/>
                        </w:pP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>
                        <w:pPr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704901">
                          <w:rPr>
                            <w:b/>
                            <w:bCs/>
                            <w:i/>
                            <w:iCs/>
                          </w:rPr>
                          <w:t>ИТОГО налоговых доходов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EB37B0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</w:rPr>
                          <w:t>1200,9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>
                        <w:pPr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704901">
                          <w:rPr>
                            <w:b/>
                            <w:bCs/>
                            <w:i/>
                            <w:iCs/>
                          </w:rPr>
                          <w:t>Неналоговые доходы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</w:p>
                    </w:tc>
                  </w:tr>
                  <w:tr w:rsidR="0010436C" w:rsidRPr="00FC7952">
                    <w:trPr>
                      <w:trHeight w:val="687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>
                          <w:t>111 05035 100000 120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 w:rsidRPr="007B6251">
      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B6251" w:rsidRDefault="0010436C" w:rsidP="007E1FC3">
                        <w:pPr>
                          <w:jc w:val="center"/>
                        </w:pPr>
                        <w:r>
                          <w:t>110,2</w:t>
                        </w:r>
                      </w:p>
                    </w:tc>
                  </w:tr>
                  <w:tr w:rsidR="0010436C" w:rsidRPr="00FC7952">
                    <w:trPr>
                      <w:trHeight w:val="687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 w:rsidRPr="00C74A7F">
                          <w:t>113 01995 10 0000 130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 w:rsidRPr="00C74A7F">
                          <w:t>Прочие доходы от оказания платных услуг (работ) получателями средств бюджетов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B6251" w:rsidRDefault="0010436C" w:rsidP="007E1FC3">
                        <w:pPr>
                          <w:jc w:val="center"/>
                        </w:pPr>
                        <w:r>
                          <w:t>16,2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C74A7F">
                          <w:rPr>
                            <w:b/>
                            <w:bCs/>
                            <w:i/>
                            <w:iCs/>
                          </w:rPr>
                          <w:t>ИТОГО неналоговых доходов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</w:rPr>
                          <w:t>126,4</w:t>
                        </w:r>
                      </w:p>
                    </w:tc>
                  </w:tr>
                  <w:tr w:rsidR="0010436C" w:rsidRPr="00FC7952">
                    <w:trPr>
                      <w:trHeight w:val="465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  <w:r w:rsidRPr="00C74A7F">
                          <w:t>2 02 15001 10 0000 151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highlight w:val="yellow"/>
                          </w:rPr>
                        </w:pPr>
                        <w:r>
                          <w:t>Дотации бюджетам сельских поселений на выравнивание бюджетной обеспеченности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center"/>
                        </w:pPr>
                        <w:r>
                          <w:t>2426,9</w:t>
                        </w:r>
                      </w:p>
                      <w:p w:rsidR="0010436C" w:rsidRPr="00FC7952" w:rsidRDefault="0010436C" w:rsidP="007E1FC3">
                        <w:pPr>
                          <w:jc w:val="center"/>
                          <w:rPr>
                            <w:highlight w:val="yellow"/>
                          </w:rPr>
                        </w:pP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>
                          <w:t>2 02 35118 10 0000 151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both"/>
                        </w:pPr>
                        <w:r>
      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center"/>
                        </w:pPr>
                        <w:r>
                          <w:t>85,1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>
                          <w:t>2 02 30024 10 0000 151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both"/>
                        </w:pPr>
                        <w:r w:rsidRPr="00C74A7F">
                          <w:t>Субвенции бюджетам сельских поселений на выполнение передаваемых полномочий субъектов Российской Федерации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center"/>
                        </w:pPr>
                        <w:r w:rsidRPr="00C74A7F">
                          <w:t>0,1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  <w:r>
                          <w:t>2 02 49999 10 0000 151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highlight w:val="yellow"/>
                          </w:rPr>
                        </w:pPr>
                        <w:r>
                          <w:t>Прочие межбюджетные трансферты, передаваемые бюджетам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647A24">
                        <w:pPr>
                          <w:jc w:val="center"/>
                          <w:rPr>
                            <w:highlight w:val="yellow"/>
                          </w:rPr>
                        </w:pPr>
                        <w:r>
                          <w:t>5659,4</w:t>
                        </w:r>
                      </w:p>
                    </w:tc>
                  </w:tr>
                  <w:tr w:rsidR="0010436C" w:rsidRPr="00FC7952">
                    <w:trPr>
                      <w:trHeight w:val="215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>
                        <w:pPr>
                          <w:rPr>
                            <w:b/>
                            <w:bCs/>
                          </w:rPr>
                        </w:pPr>
                        <w:r w:rsidRPr="00704901">
                          <w:rPr>
                            <w:b/>
                            <w:bCs/>
                          </w:rPr>
                          <w:t>ИТОГО безвозмездных поступлений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234725" w:rsidRDefault="0010436C" w:rsidP="00647A2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8171,5</w:t>
                        </w:r>
                      </w:p>
                    </w:tc>
                  </w:tr>
                  <w:tr w:rsidR="0010436C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/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>
                        <w:pPr>
                          <w:rPr>
                            <w:b/>
                            <w:bCs/>
                          </w:rPr>
                        </w:pPr>
                        <w:r w:rsidRPr="00704901">
                          <w:rPr>
                            <w:b/>
                            <w:bCs/>
                          </w:rPr>
                          <w:t>ВСЕГО доходов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234725" w:rsidRDefault="0010436C" w:rsidP="00EB37B0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9 498,8</w:t>
                        </w:r>
                      </w:p>
                    </w:tc>
                  </w:tr>
                </w:tbl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tbl>
                  <w:tblPr>
                    <w:tblW w:w="0" w:type="auto"/>
                    <w:tblLook w:val="01E0"/>
                  </w:tblPr>
                  <w:tblGrid>
                    <w:gridCol w:w="5472"/>
                    <w:gridCol w:w="4633"/>
                  </w:tblGrid>
                  <w:tr w:rsidR="0010436C" w:rsidRPr="00CC3E1D" w:rsidTr="00B5763D">
                    <w:tc>
                      <w:tcPr>
                        <w:tcW w:w="5472" w:type="dxa"/>
                      </w:tcPr>
                      <w:p w:rsidR="0010436C" w:rsidRDefault="0010436C" w:rsidP="004F0FB5">
                        <w:pPr>
                          <w:jc w:val="right"/>
                        </w:pPr>
                      </w:p>
                    </w:tc>
                    <w:tc>
                      <w:tcPr>
                        <w:tcW w:w="4633" w:type="dxa"/>
                      </w:tcPr>
                      <w:p w:rsidR="0010436C" w:rsidRPr="00CC3E1D" w:rsidRDefault="0010436C" w:rsidP="00CC3E1D">
                        <w:r w:rsidRPr="00CC3E1D">
                          <w:t>Приложение № 4</w:t>
                        </w:r>
                      </w:p>
                      <w:p w:rsidR="0010436C" w:rsidRPr="00CC3E1D" w:rsidRDefault="0010436C" w:rsidP="005F1C63">
                        <w:r w:rsidRPr="00CC3E1D">
                          <w:t xml:space="preserve"> </w:t>
                        </w:r>
                        <w:r w:rsidRPr="00DE53F2">
                          <w:t xml:space="preserve">к </w:t>
                        </w:r>
                        <w:r w:rsidRPr="00CC3E1D">
                          <w:t>решению  2</w:t>
                        </w:r>
                        <w:r>
                          <w:t>9</w:t>
                        </w:r>
                        <w:r w:rsidRPr="00CC3E1D">
                          <w:t xml:space="preserve">-ой </w:t>
                        </w:r>
                        <w:r>
                          <w:t xml:space="preserve">внеочередной </w:t>
                        </w:r>
                        <w:r w:rsidRPr="00CC3E1D">
                          <w:t xml:space="preserve">сессии </w:t>
                        </w:r>
                      </w:p>
                      <w:p w:rsidR="0010436C" w:rsidRPr="00CC3E1D" w:rsidRDefault="0010436C" w:rsidP="005F1C63">
                        <w:r w:rsidRPr="00CC3E1D">
                          <w:t>Совета депутатов Красносибирского сельсовета</w:t>
                        </w:r>
                        <w:r>
                          <w:t xml:space="preserve"> </w:t>
                        </w:r>
                        <w:r w:rsidRPr="00CC3E1D">
                          <w:t xml:space="preserve">Кочковского района Новосибирской области </w:t>
                        </w:r>
                      </w:p>
                      <w:p w:rsidR="0010436C" w:rsidRDefault="0010436C" w:rsidP="005F1C63">
                        <w:r>
                          <w:t>от 19.04</w:t>
                        </w:r>
                        <w:r w:rsidRPr="00CC3E1D">
                          <w:t>.2018 № 2</w:t>
                        </w:r>
                      </w:p>
                      <w:p w:rsidR="0010436C" w:rsidRPr="00CC3E1D" w:rsidRDefault="0010436C" w:rsidP="00CC3E1D"/>
                    </w:tc>
                  </w:tr>
                </w:tbl>
                <w:p w:rsidR="0010436C" w:rsidRPr="001523CB" w:rsidRDefault="0010436C" w:rsidP="007E1FC3">
                  <w:pPr>
                    <w:jc w:val="right"/>
                  </w:pPr>
                </w:p>
              </w:tc>
            </w:tr>
          </w:tbl>
          <w:p w:rsidR="0010436C" w:rsidRPr="001523CB" w:rsidRDefault="0010436C" w:rsidP="002576CC">
            <w:pPr>
              <w:jc w:val="right"/>
            </w:pPr>
          </w:p>
        </w:tc>
      </w:tr>
      <w:tr w:rsidR="0010436C" w:rsidRPr="003B55BB">
        <w:tblPrEx>
          <w:tblLook w:val="00A0"/>
        </w:tblPrEx>
        <w:trPr>
          <w:trHeight w:val="2043"/>
        </w:trPr>
        <w:tc>
          <w:tcPr>
            <w:tcW w:w="10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36C" w:rsidRPr="001523CB" w:rsidRDefault="0010436C" w:rsidP="000E4ED2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1523CB">
              <w:rPr>
                <w:rFonts w:ascii="Cambria" w:hAnsi="Cambria" w:cs="Cambria"/>
                <w:b/>
                <w:bCs/>
              </w:rPr>
              <w:t xml:space="preserve">РАСПРЕДЕЛЕНИЕ БЮДЖЕТНЫХ АССИГНОВАНИЙ ПО РАЗДЕЛАМ, ПОДРАЗДЕЛАМ, </w:t>
            </w:r>
            <w:r w:rsidRPr="00BC1AF3">
              <w:rPr>
                <w:rFonts w:ascii="Cambria" w:hAnsi="Cambria" w:cs="Cambria"/>
                <w:b/>
                <w:bCs/>
              </w:rPr>
              <w:t>ЦЕЛЕВЫМ СТАТЬЯМ (МУНИЦИПАЛЬНЫМ</w:t>
            </w:r>
            <w:r w:rsidRPr="001523CB">
              <w:rPr>
                <w:rFonts w:ascii="Cambria" w:hAnsi="Cambria" w:cs="Cambria"/>
                <w:b/>
                <w:bCs/>
              </w:rPr>
              <w:t xml:space="preserve"> ПРОГРАММАМ И НЕПРОГРАММНЫМ НАПРАВЛЕНИЯМ ДЕЯТЕЛЬНОСТИ), ГРУППАМ И ПОДГРУППАМ ВИДОВ РАСХОДОВ КЛАССИФИКАЦИИ РАСХОДОВ БЮДЖЕТА </w:t>
            </w:r>
            <w:r>
              <w:rPr>
                <w:rFonts w:ascii="Cambria" w:hAnsi="Cambria" w:cs="Cambria"/>
                <w:b/>
                <w:bCs/>
              </w:rPr>
              <w:t xml:space="preserve">КРАСНОСИБИРСКОГО </w:t>
            </w:r>
            <w:r w:rsidRPr="001523CB">
              <w:rPr>
                <w:rFonts w:ascii="Cambria" w:hAnsi="Cambria" w:cs="Cambria"/>
                <w:b/>
                <w:bCs/>
              </w:rPr>
              <w:t xml:space="preserve"> СЕЛЬСОВЕТА КОЧКОВСКОГО РАЙОНА НОВОСИБИРСКОЙ ОБЛАСТИ НА 2018 ГОД И ПЛАНОВЫЙ ПЕРИОД  2019-2020 ГОДОВ</w:t>
            </w:r>
          </w:p>
        </w:tc>
      </w:tr>
      <w:tr w:rsidR="0010436C" w:rsidRPr="003B55BB">
        <w:tblPrEx>
          <w:tblLook w:val="00A0"/>
        </w:tblPrEx>
        <w:trPr>
          <w:trHeight w:val="255"/>
        </w:trPr>
        <w:tc>
          <w:tcPr>
            <w:tcW w:w="105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436C" w:rsidRPr="001523CB" w:rsidRDefault="0010436C" w:rsidP="000E4ED2">
            <w:pPr>
              <w:jc w:val="right"/>
            </w:pPr>
            <w:r w:rsidRPr="001523CB">
              <w:t>Таблица 1</w:t>
            </w:r>
          </w:p>
        </w:tc>
      </w:tr>
      <w:tr w:rsidR="0010436C" w:rsidRPr="003B55BB">
        <w:tblPrEx>
          <w:tblLook w:val="00A0"/>
        </w:tblPrEx>
        <w:trPr>
          <w:trHeight w:val="1395"/>
        </w:trPr>
        <w:tc>
          <w:tcPr>
            <w:tcW w:w="10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36C" w:rsidRPr="00E2157D" w:rsidRDefault="0010436C" w:rsidP="000E4ED2">
            <w:pPr>
              <w:jc w:val="center"/>
              <w:rPr>
                <w:b/>
                <w:bCs/>
                <w:sz w:val="28"/>
                <w:szCs w:val="28"/>
              </w:rPr>
            </w:pPr>
            <w:r w:rsidRPr="00E2157D">
              <w:rPr>
                <w:sz w:val="28"/>
                <w:szCs w:val="28"/>
              </w:rPr>
              <w:t xml:space="preserve">Распределение бюджетных ассигнований  по разделам, подразделам, целевым </w:t>
            </w:r>
            <w:r w:rsidRPr="00BC1AF3">
              <w:rPr>
                <w:sz w:val="28"/>
                <w:szCs w:val="28"/>
              </w:rPr>
              <w:t>статьям (муниципальным</w:t>
            </w:r>
            <w:r w:rsidRPr="00E2157D">
              <w:rPr>
                <w:sz w:val="28"/>
                <w:szCs w:val="28"/>
              </w:rPr>
              <w:t xml:space="preserve"> программам и непрограммным  направлениям деятельности) группам и подгруппам видов расходов классификации расходов бюджета Красносибирского сельсовета Кочковского района Новосибирской области  на 2018 год</w:t>
            </w:r>
            <w:r w:rsidRPr="00E2157D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</w:t>
            </w:r>
          </w:p>
          <w:p w:rsidR="0010436C" w:rsidRPr="00E2157D" w:rsidRDefault="0010436C" w:rsidP="000E4ED2">
            <w:pPr>
              <w:jc w:val="right"/>
            </w:pPr>
            <w:r w:rsidRPr="00E2157D">
              <w:rPr>
                <w:b/>
                <w:bCs/>
              </w:rPr>
              <w:t xml:space="preserve">      </w:t>
            </w:r>
          </w:p>
          <w:p w:rsidR="0010436C" w:rsidRPr="00E2157D" w:rsidRDefault="0010436C" w:rsidP="000E4ED2">
            <w:pPr>
              <w:tabs>
                <w:tab w:val="left" w:pos="1155"/>
              </w:tabs>
              <w:jc w:val="right"/>
              <w:rPr>
                <w:highlight w:val="yellow"/>
              </w:rPr>
            </w:pPr>
            <w:r w:rsidRPr="00E2157D">
              <w:t>тыс.рублей</w:t>
            </w:r>
          </w:p>
          <w:tbl>
            <w:tblPr>
              <w:tblW w:w="10112" w:type="dxa"/>
              <w:tblInd w:w="6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420"/>
              <w:gridCol w:w="566"/>
              <w:gridCol w:w="1440"/>
              <w:gridCol w:w="499"/>
              <w:gridCol w:w="1187"/>
            </w:tblGrid>
            <w:tr w:rsidR="0010436C" w:rsidRPr="002A36E7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B21F3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2752,2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84554C">
              <w:trPr>
                <w:trHeight w:val="35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84554C">
              <w:trPr>
                <w:trHeight w:val="276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84554C">
              <w:trPr>
                <w:trHeight w:val="826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2276,5</w:t>
                  </w:r>
                </w:p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2276,5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2122,4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95C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1478,9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34123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1478,8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34123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239,7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95C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240,7</w:t>
                  </w:r>
                </w:p>
              </w:tc>
            </w:tr>
            <w:tr w:rsidR="0010436C" w:rsidRPr="0084554C">
              <w:trPr>
                <w:trHeight w:val="27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401,9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401,9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F73A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2,1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2,1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9E5D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171,5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34123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154,0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34123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154,0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84554C">
              <w:trPr>
                <w:trHeight w:val="26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84554C">
              <w:trPr>
                <w:trHeight w:val="392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both"/>
                    <w:rPr>
                      <w:color w:val="000000"/>
                    </w:rPr>
                  </w:pPr>
                  <w:r w:rsidRPr="0084554C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84554C">
              <w:trPr>
                <w:trHeight w:val="24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85,1</w:t>
                  </w:r>
                </w:p>
              </w:tc>
            </w:tr>
            <w:tr w:rsidR="0010436C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85,1</w:t>
                  </w:r>
                </w:p>
              </w:tc>
            </w:tr>
            <w:tr w:rsidR="0010436C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Непрограммные направления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85,1</w:t>
                  </w:r>
                </w:p>
              </w:tc>
            </w:tr>
            <w:tr w:rsidR="0010436C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rPr>
                      <w:color w:val="000000"/>
                    </w:rPr>
                  </w:pPr>
                  <w:r w:rsidRPr="0084554C"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85,1</w:t>
                  </w:r>
                </w:p>
              </w:tc>
            </w:tr>
            <w:tr w:rsidR="0010436C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79,7</w:t>
                  </w:r>
                </w:p>
              </w:tc>
            </w:tr>
            <w:tr w:rsidR="0010436C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79,7</w:t>
                  </w:r>
                </w:p>
              </w:tc>
            </w:tr>
            <w:tr w:rsidR="0010436C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5,4</w:t>
                  </w:r>
                </w:p>
              </w:tc>
            </w:tr>
            <w:tr w:rsidR="0010436C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5,4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28,1</w:t>
                  </w:r>
                </w:p>
              </w:tc>
            </w:tr>
            <w:tr w:rsidR="0010436C" w:rsidRPr="0084554C">
              <w:trPr>
                <w:trHeight w:val="12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Защита населения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20,0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20,0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20,0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20,0</w:t>
                  </w:r>
                </w:p>
              </w:tc>
            </w:tr>
            <w:tr w:rsidR="0010436C" w:rsidRPr="0084554C">
              <w:trPr>
                <w:trHeight w:val="20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(муниципальных) нужд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20,0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8,1</w:t>
                  </w:r>
                </w:p>
              </w:tc>
            </w:tr>
            <w:tr w:rsidR="0010436C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rPr>
                      <w:color w:val="000000"/>
                    </w:rPr>
                  </w:pPr>
                  <w:r w:rsidRPr="0084554C">
                    <w:t>Расходы на реализацию мероприятий по профилактике терроризма и экстремизма  в рамках муниципальной программы    "</w:t>
                  </w:r>
                  <w:r w:rsidRPr="0084554C">
                    <w:rPr>
                      <w:color w:val="000000"/>
                    </w:rPr>
                    <w:t xml:space="preserve">Защита населения на территории Красносибирского сельсовета Кочковского района Новосибирской области  на 2017- 2021 годы" </w:t>
                  </w:r>
                  <w:r w:rsidRPr="0084554C">
                    <w:t xml:space="preserve">за счет средств местного бюджета </w:t>
                  </w:r>
                  <w:r w:rsidRPr="0084554C">
                    <w:tab/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73.2.05.03140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10436C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rPr>
                      <w:color w:val="000000"/>
                    </w:rPr>
                  </w:pPr>
                  <w:r w:rsidRPr="0084554C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73.2.05.03140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10436C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rPr>
                      <w:color w:val="000000"/>
                    </w:rPr>
                  </w:pPr>
                  <w:r w:rsidRPr="0084554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73.2.05.03140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10436C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r w:rsidRPr="0084554C">
                    <w:t xml:space="preserve">Расходы на реализацию мероприятий по противодействия злоупотреблению наркотиками  и  их незаконному обороту в рамках муниципальной программы </w:t>
                  </w:r>
                  <w:r w:rsidRPr="0084554C">
                    <w:rPr>
                      <w:color w:val="000000"/>
                    </w:rPr>
                    <w:t xml:space="preserve">"Защита населения на территории Красносибирского сельсовета Кочковского района Новосибирской области  на 2017- 2021 годы"  </w:t>
                  </w:r>
                  <w:r w:rsidRPr="0084554C">
                    <w:t>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73.3.05.03140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10436C" w:rsidRPr="0084554C">
              <w:trPr>
                <w:trHeight w:val="16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rPr>
                      <w:color w:val="000000"/>
                    </w:rPr>
                  </w:pPr>
                  <w:r w:rsidRPr="0084554C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73.3.05.03140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10436C" w:rsidRPr="0084554C">
              <w:trPr>
                <w:trHeight w:val="28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rPr>
                      <w:color w:val="000000"/>
                    </w:rPr>
                  </w:pPr>
                  <w:r w:rsidRPr="0084554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73.3.05.03140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10436C" w:rsidRPr="0084554C">
              <w:trPr>
                <w:trHeight w:val="30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FB7F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84554C">
                    <w:rPr>
                      <w:color w:val="000000"/>
                    </w:rPr>
                    <w:t>32,5</w:t>
                  </w:r>
                </w:p>
              </w:tc>
            </w:tr>
            <w:tr w:rsidR="0010436C" w:rsidRPr="0084554C">
              <w:trPr>
                <w:trHeight w:val="260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FB7F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84554C">
                    <w:rPr>
                      <w:color w:val="000000"/>
                    </w:rPr>
                    <w:t>32,5</w:t>
                  </w:r>
                </w:p>
              </w:tc>
            </w:tr>
            <w:tr w:rsidR="0010436C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2017-2021 годы "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84554C">
                    <w:rPr>
                      <w:color w:val="000000"/>
                    </w:rPr>
                    <w:t>32,5</w:t>
                  </w:r>
                </w:p>
              </w:tc>
            </w:tr>
            <w:tr w:rsidR="0010436C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2017-2018 годы "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FB7F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  <w:r w:rsidRPr="0084554C">
                    <w:rPr>
                      <w:color w:val="000000"/>
                    </w:rPr>
                    <w:t>69,7</w:t>
                  </w:r>
                </w:p>
              </w:tc>
            </w:tr>
            <w:tr w:rsidR="0010436C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FB7F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  <w:r w:rsidRPr="0084554C">
                    <w:rPr>
                      <w:color w:val="000000"/>
                    </w:rPr>
                    <w:t>69,7</w:t>
                  </w:r>
                </w:p>
              </w:tc>
            </w:tr>
            <w:tr w:rsidR="0010436C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FB7F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  <w:r w:rsidRPr="0084554C">
                    <w:rPr>
                      <w:color w:val="000000"/>
                    </w:rPr>
                    <w:t>69,7</w:t>
                  </w:r>
                </w:p>
              </w:tc>
            </w:tr>
            <w:tr w:rsidR="0010436C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2017-2021 годы " в части софинансирования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10436C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10436C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10436C" w:rsidRPr="0084554C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реализацию муниципальной программы  "Обеспечение безопасности дорожного движения на  территории Красносибирского  сельсовета Кочковского района Новосибирской области на 2017-2021 годы"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1271,8</w:t>
                  </w:r>
                </w:p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10436C" w:rsidRPr="0084554C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1271,8</w:t>
                  </w:r>
                </w:p>
              </w:tc>
            </w:tr>
            <w:tr w:rsidR="0010436C" w:rsidRPr="0084554C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1271,8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8E7D6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866,9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4639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263,9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jc w:val="both"/>
                    <w:rPr>
                      <w:color w:val="000000"/>
                    </w:rPr>
                  </w:pPr>
                  <w:r w:rsidRPr="0084554C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8D36D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4639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263,9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jc w:val="both"/>
                  </w:pPr>
                  <w:r w:rsidRPr="0084554C"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8D36D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FB7F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4639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253,1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8D36D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4639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253,1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8D36D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4639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253,1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F9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CA776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CA776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8E7D6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603,0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both"/>
                    <w:rPr>
                      <w:color w:val="000000"/>
                    </w:rPr>
                  </w:pPr>
                  <w:r w:rsidRPr="0084554C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8E7D6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603,0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both"/>
                  </w:pPr>
                  <w:r w:rsidRPr="0084554C">
                    <w:t xml:space="preserve">Уличное освещение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F73A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B736C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B736C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B736C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40,0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40,0</w:t>
                  </w:r>
                </w:p>
              </w:tc>
            </w:tr>
            <w:tr w:rsidR="0010436C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40,0</w:t>
                  </w:r>
                </w:p>
              </w:tc>
            </w:tr>
            <w:tr w:rsidR="0010436C" w:rsidRPr="0084554C">
              <w:trPr>
                <w:trHeight w:val="26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360F4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441,0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B736C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441,0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B736C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441,0</w:t>
                  </w:r>
                </w:p>
              </w:tc>
            </w:tr>
            <w:tr w:rsidR="0010436C" w:rsidRPr="0084554C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B21F3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3654,8</w:t>
                  </w:r>
                </w:p>
              </w:tc>
            </w:tr>
            <w:tr w:rsidR="0010436C" w:rsidRPr="0084554C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4F0F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3654,8</w:t>
                  </w:r>
                </w:p>
              </w:tc>
            </w:tr>
            <w:tr w:rsidR="0010436C" w:rsidRPr="0084554C">
              <w:trPr>
                <w:trHeight w:val="22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4F0F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3654,8</w:t>
                  </w:r>
                </w:p>
              </w:tc>
            </w:tr>
            <w:tr w:rsidR="0010436C" w:rsidRPr="0084554C">
              <w:trPr>
                <w:trHeight w:val="186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Дома культуры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360F4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91,6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91,6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91,6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1,7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1,7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B21F3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3561,5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B21F38">
                  <w:pPr>
                    <w:jc w:val="center"/>
                  </w:pPr>
                  <w:r w:rsidRPr="0084554C">
                    <w:t>2944,3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B21F3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2944,3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B736C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559,6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B736C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559,6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4F0F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57,6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3D1E8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57,6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/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941D05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/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rPr>
                      <w:color w:val="000000"/>
                    </w:rPr>
                  </w:pPr>
                  <w:r w:rsidRPr="0084554C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t>300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r w:rsidRPr="0084554C">
                    <w:t>310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B21F3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809,4</w:t>
                  </w:r>
                </w:p>
              </w:tc>
            </w:tr>
          </w:tbl>
          <w:p w:rsidR="0010436C" w:rsidRPr="00E2157D" w:rsidRDefault="0010436C" w:rsidP="000E4ED2">
            <w:pPr>
              <w:jc w:val="right"/>
              <w:rPr>
                <w:highlight w:val="yellow"/>
              </w:rPr>
            </w:pPr>
          </w:p>
          <w:p w:rsidR="0010436C" w:rsidRDefault="0010436C" w:rsidP="000E4ED2">
            <w:pPr>
              <w:jc w:val="right"/>
              <w:rPr>
                <w:b/>
                <w:bCs/>
                <w:highlight w:val="yellow"/>
              </w:rPr>
            </w:pPr>
          </w:p>
          <w:tbl>
            <w:tblPr>
              <w:tblW w:w="0" w:type="auto"/>
              <w:tblLook w:val="01E0"/>
            </w:tblPr>
            <w:tblGrid>
              <w:gridCol w:w="5940"/>
              <w:gridCol w:w="4381"/>
            </w:tblGrid>
            <w:tr w:rsidR="0010436C" w:rsidTr="00B5763D">
              <w:tc>
                <w:tcPr>
                  <w:tcW w:w="5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436C" w:rsidRPr="004F0FB5" w:rsidRDefault="0010436C" w:rsidP="004F0FB5">
                  <w:pPr>
                    <w:jc w:val="right"/>
                    <w:rPr>
                      <w:b/>
                      <w:bCs/>
                      <w:highlight w:val="yellow"/>
                    </w:rPr>
                  </w:pPr>
                </w:p>
              </w:tc>
              <w:tc>
                <w:tcPr>
                  <w:tcW w:w="43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436C" w:rsidRPr="005F1C63" w:rsidRDefault="0010436C" w:rsidP="00CC3E1D">
                  <w:r w:rsidRPr="005F1C63">
                    <w:t>Приложение № 5</w:t>
                  </w:r>
                </w:p>
                <w:p w:rsidR="0010436C" w:rsidRPr="00CC3E1D" w:rsidRDefault="0010436C" w:rsidP="005F1C63">
                  <w:r w:rsidRPr="00DE53F2">
                    <w:t xml:space="preserve">к </w:t>
                  </w:r>
                  <w:r w:rsidRPr="00CC3E1D">
                    <w:t>решению  2</w:t>
                  </w:r>
                  <w:r>
                    <w:t>9</w:t>
                  </w:r>
                  <w:r w:rsidRPr="00CC3E1D">
                    <w:t xml:space="preserve">-ой </w:t>
                  </w:r>
                  <w:r>
                    <w:t xml:space="preserve">внеочередной </w:t>
                  </w:r>
                  <w:r w:rsidRPr="00CC3E1D">
                    <w:t xml:space="preserve">сессии </w:t>
                  </w:r>
                </w:p>
                <w:p w:rsidR="0010436C" w:rsidRPr="00CC3E1D" w:rsidRDefault="0010436C" w:rsidP="005F1C63">
                  <w:r w:rsidRPr="00CC3E1D">
                    <w:t>Совета депутатов Красносибирского сельсовета</w:t>
                  </w:r>
                  <w:r>
                    <w:t xml:space="preserve"> </w:t>
                  </w:r>
                  <w:r w:rsidRPr="00CC3E1D">
                    <w:t xml:space="preserve">Кочковского района Новосибирской области </w:t>
                  </w:r>
                </w:p>
                <w:p w:rsidR="0010436C" w:rsidRPr="00F55054" w:rsidRDefault="0010436C" w:rsidP="00F55054">
                  <w:r>
                    <w:t>от 19.04</w:t>
                  </w:r>
                  <w:r w:rsidRPr="00CC3E1D">
                    <w:t>.2018 № 2</w:t>
                  </w:r>
                </w:p>
              </w:tc>
            </w:tr>
          </w:tbl>
          <w:p w:rsidR="0010436C" w:rsidRPr="00DF6361" w:rsidRDefault="0010436C" w:rsidP="007B7B10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10436C" w:rsidRPr="00473556" w:rsidRDefault="0010436C" w:rsidP="000E4ED2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473556">
              <w:t>таблица 1</w:t>
            </w:r>
          </w:p>
          <w:p w:rsidR="0010436C" w:rsidRDefault="0010436C" w:rsidP="00066AE0">
            <w:pPr>
              <w:tabs>
                <w:tab w:val="left" w:pos="2096"/>
              </w:tabs>
              <w:ind w:left="-1440" w:firstLine="13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Pr="00AC1B85">
              <w:rPr>
                <w:sz w:val="28"/>
                <w:szCs w:val="28"/>
              </w:rPr>
              <w:t>Ведомственная структура расходов бюд</w:t>
            </w:r>
            <w:r>
              <w:rPr>
                <w:sz w:val="28"/>
                <w:szCs w:val="28"/>
              </w:rPr>
              <w:t xml:space="preserve">жета Красносибирского сельсовета </w:t>
            </w:r>
          </w:p>
          <w:p w:rsidR="0010436C" w:rsidRDefault="0010436C" w:rsidP="00066AE0">
            <w:pPr>
              <w:tabs>
                <w:tab w:val="left" w:pos="2096"/>
              </w:tabs>
              <w:ind w:left="-1440" w:firstLine="1332"/>
              <w:rPr>
                <w:b/>
                <w:bCs/>
              </w:rPr>
            </w:pPr>
            <w:r>
              <w:rPr>
                <w:sz w:val="28"/>
                <w:szCs w:val="28"/>
              </w:rPr>
              <w:t xml:space="preserve">                           Кочковского района Новосибирской области  </w:t>
            </w:r>
            <w:r w:rsidRPr="00AC1B85">
              <w:rPr>
                <w:sz w:val="28"/>
                <w:szCs w:val="28"/>
              </w:rPr>
              <w:t>на 2018 год</w:t>
            </w:r>
          </w:p>
          <w:p w:rsidR="0010436C" w:rsidRDefault="0010436C" w:rsidP="000E4ED2">
            <w:pPr>
              <w:tabs>
                <w:tab w:val="left" w:pos="1155"/>
              </w:tabs>
              <w:jc w:val="right"/>
            </w:pPr>
            <w:r w:rsidRPr="00E2157D">
              <w:t>тыс.рублей</w:t>
            </w:r>
          </w:p>
          <w:p w:rsidR="0010436C" w:rsidRDefault="0010436C" w:rsidP="000E4ED2">
            <w:pPr>
              <w:tabs>
                <w:tab w:val="left" w:pos="1155"/>
              </w:tabs>
              <w:jc w:val="right"/>
            </w:pPr>
          </w:p>
          <w:tbl>
            <w:tblPr>
              <w:tblW w:w="10314" w:type="dxa"/>
              <w:tblInd w:w="6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147"/>
              <w:gridCol w:w="520"/>
              <w:gridCol w:w="564"/>
              <w:gridCol w:w="1440"/>
              <w:gridCol w:w="497"/>
              <w:gridCol w:w="1146"/>
            </w:tblGrid>
            <w:tr w:rsidR="0010436C" w:rsidRPr="002A36E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10436C" w:rsidRPr="002A36E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1054B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2752,2</w:t>
                  </w:r>
                </w:p>
              </w:tc>
            </w:tr>
            <w:tr w:rsidR="0010436C" w:rsidRPr="002A36E7">
              <w:trPr>
                <w:trHeight w:val="49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2A36E7">
              <w:trPr>
                <w:trHeight w:val="35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2A36E7">
              <w:trPr>
                <w:trHeight w:val="276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2A36E7">
              <w:trPr>
                <w:trHeight w:val="49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2A36E7">
              <w:trPr>
                <w:trHeight w:val="49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2A36E7">
              <w:trPr>
                <w:trHeight w:val="826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2276,5</w:t>
                  </w:r>
                </w:p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2276,5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2122,4</w:t>
                  </w:r>
                </w:p>
              </w:tc>
            </w:tr>
            <w:tr w:rsidR="0010436C" w:rsidRPr="002A36E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A75A45">
                  <w:r w:rsidRPr="0073523E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1478,9</w:t>
                  </w:r>
                </w:p>
              </w:tc>
            </w:tr>
            <w:tr w:rsidR="0010436C" w:rsidRPr="002A36E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1478,8</w:t>
                  </w:r>
                </w:p>
              </w:tc>
            </w:tr>
            <w:tr w:rsidR="0010436C" w:rsidRPr="002A36E7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239,7</w:t>
                  </w:r>
                </w:p>
              </w:tc>
            </w:tr>
            <w:tr w:rsidR="0010436C" w:rsidRPr="002A36E7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240,7</w:t>
                  </w:r>
                </w:p>
              </w:tc>
            </w:tr>
            <w:tr w:rsidR="0010436C" w:rsidRPr="002A36E7">
              <w:trPr>
                <w:trHeight w:val="27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401,9</w:t>
                  </w:r>
                </w:p>
              </w:tc>
            </w:tr>
            <w:tr w:rsidR="0010436C" w:rsidRPr="002A36E7">
              <w:trPr>
                <w:trHeight w:val="26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</w:t>
                  </w:r>
                  <w:r w:rsidRPr="00EB559D">
                    <w:rPr>
                      <w:color w:val="000000"/>
                    </w:rPr>
                    <w:t>0</w:t>
                  </w:r>
                  <w:r w:rsidRPr="002A36E7">
                    <w:rPr>
                      <w:color w:val="000000"/>
                    </w:rPr>
                    <w:t>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401,9</w:t>
                  </w:r>
                </w:p>
              </w:tc>
            </w:tr>
            <w:tr w:rsidR="0010436C" w:rsidRPr="002A36E7">
              <w:trPr>
                <w:trHeight w:val="26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372B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2,1</w:t>
                  </w:r>
                </w:p>
              </w:tc>
            </w:tr>
            <w:tr w:rsidR="0010436C" w:rsidRPr="002A36E7">
              <w:trPr>
                <w:trHeight w:val="26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2,1</w:t>
                  </w:r>
                </w:p>
              </w:tc>
            </w:tr>
            <w:tr w:rsidR="0010436C" w:rsidRPr="002A36E7">
              <w:trPr>
                <w:trHeight w:val="26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B559D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10436C">
              <w:trPr>
                <w:trHeight w:val="26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10436C">
              <w:trPr>
                <w:trHeight w:val="26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10436C">
              <w:trPr>
                <w:trHeight w:val="26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4691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171,5</w:t>
                  </w:r>
                </w:p>
              </w:tc>
            </w:tr>
            <w:tr w:rsidR="0010436C" w:rsidRPr="002A36E7">
              <w:trPr>
                <w:trHeight w:val="268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154,0</w:t>
                  </w:r>
                </w:p>
              </w:tc>
            </w:tr>
            <w:tr w:rsidR="0010436C" w:rsidRPr="002A36E7">
              <w:trPr>
                <w:trHeight w:val="24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154,0</w:t>
                  </w:r>
                </w:p>
              </w:tc>
            </w:tr>
            <w:tr w:rsidR="0010436C" w:rsidRPr="002A36E7">
              <w:trPr>
                <w:trHeight w:val="494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2A36E7">
              <w:trPr>
                <w:trHeight w:val="261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2A36E7">
              <w:trPr>
                <w:trHeight w:val="392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jc w:val="both"/>
                    <w:rPr>
                      <w:color w:val="000000"/>
                    </w:rPr>
                  </w:pPr>
                  <w:r w:rsidRPr="002A36E7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2A36E7">
              <w:trPr>
                <w:trHeight w:val="24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2A36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2A36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3D1E8C" w:rsidRDefault="0010436C">
                  <w:pPr>
                    <w:rPr>
                      <w:b/>
                      <w:bCs/>
                    </w:rPr>
                  </w:pPr>
                  <w:r w:rsidRPr="003D1E8C">
                    <w:rPr>
                      <w:b/>
                      <w:bCs/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85,1</w:t>
                  </w:r>
                </w:p>
              </w:tc>
            </w:tr>
            <w:tr w:rsidR="0010436C" w:rsidRPr="002A36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85,1</w:t>
                  </w:r>
                </w:p>
              </w:tc>
            </w:tr>
            <w:tr w:rsidR="0010436C" w:rsidRPr="002A36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направления областного бюджета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85,1</w:t>
                  </w:r>
                </w:p>
              </w:tc>
            </w:tr>
            <w:tr w:rsidR="0010436C" w:rsidRPr="002A36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rPr>
                      <w:color w:val="000000"/>
                    </w:rPr>
                  </w:pPr>
                  <w:r w:rsidRPr="000D40BB"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85,1</w:t>
                  </w:r>
                </w:p>
              </w:tc>
            </w:tr>
            <w:tr w:rsidR="0010436C" w:rsidRPr="002A36E7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79,7</w:t>
                  </w:r>
                </w:p>
              </w:tc>
            </w:tr>
            <w:tr w:rsidR="0010436C" w:rsidRPr="00DF3C44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79,7</w:t>
                  </w:r>
                </w:p>
              </w:tc>
            </w:tr>
            <w:tr w:rsidR="0010436C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5,4</w:t>
                  </w:r>
                </w:p>
              </w:tc>
            </w:tr>
            <w:tr w:rsidR="0010436C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A80C28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0D40BB" w:rsidRDefault="0010436C" w:rsidP="0064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5,4</w:t>
                  </w:r>
                </w:p>
              </w:tc>
            </w:tr>
            <w:tr w:rsidR="0010436C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3D1E8C" w:rsidRDefault="0010436C">
                  <w:pPr>
                    <w:rPr>
                      <w:b/>
                      <w:bCs/>
                    </w:rPr>
                  </w:pPr>
                  <w:r w:rsidRPr="003D1E8C">
                    <w:rPr>
                      <w:b/>
                      <w:bCs/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28,1</w:t>
                  </w:r>
                </w:p>
              </w:tc>
            </w:tr>
            <w:tr w:rsidR="0010436C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Защита населения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20,0</w:t>
                  </w:r>
                </w:p>
              </w:tc>
            </w:tr>
            <w:tr w:rsidR="0010436C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20,0</w:t>
                  </w:r>
                </w:p>
              </w:tc>
            </w:tr>
            <w:tr w:rsidR="0010436C">
              <w:trPr>
                <w:trHeight w:val="235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20,0</w:t>
                  </w:r>
                </w:p>
              </w:tc>
            </w:tr>
            <w:tr w:rsidR="0010436C">
              <w:trPr>
                <w:trHeight w:val="235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20,0</w:t>
                  </w:r>
                </w:p>
              </w:tc>
            </w:tr>
            <w:tr w:rsidR="0010436C" w:rsidRPr="002A36E7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20,0</w:t>
                  </w:r>
                </w:p>
              </w:tc>
            </w:tr>
            <w:tr w:rsidR="0010436C" w:rsidRPr="002A36E7">
              <w:trPr>
                <w:trHeight w:val="12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8,1</w:t>
                  </w:r>
                </w:p>
              </w:tc>
            </w:tr>
            <w:tr w:rsidR="0010436C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858D5" w:rsidRDefault="0010436C" w:rsidP="00647A24">
                  <w:pPr>
                    <w:rPr>
                      <w:color w:val="000000"/>
                    </w:rPr>
                  </w:pPr>
                  <w:r w:rsidRPr="00D858D5">
                    <w:t>Расходы на реализацию мероприятий по профилактике терроризма и экстремизма  в рамках муниципальной программы    "</w:t>
                  </w:r>
                  <w:r w:rsidRPr="00D858D5">
                    <w:rPr>
                      <w:color w:val="000000"/>
                    </w:rPr>
                    <w:t xml:space="preserve">Защита населения на территории Красносибирского сельсовета Кочковского района Новосибирской области  на 2017- 2021 годы" </w:t>
                  </w:r>
                  <w:r w:rsidRPr="00D858D5">
                    <w:t xml:space="preserve">за счет средств местного бюджета </w:t>
                  </w:r>
                  <w:r w:rsidRPr="00D858D5">
                    <w:tab/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73.2.05.03140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10436C" w:rsidRPr="002A36E7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858D5" w:rsidRDefault="0010436C" w:rsidP="00647A24">
                  <w:pPr>
                    <w:rPr>
                      <w:color w:val="000000"/>
                    </w:rPr>
                  </w:pPr>
                  <w:r w:rsidRPr="00D858D5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73.2.05.03140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10436C" w:rsidRPr="002A36E7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858D5" w:rsidRDefault="0010436C" w:rsidP="00647A24">
                  <w:pPr>
                    <w:rPr>
                      <w:color w:val="000000"/>
                    </w:rPr>
                  </w:pPr>
                  <w:r w:rsidRPr="00D858D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73.2.05.03140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10436C" w:rsidRPr="002A36E7">
              <w:trPr>
                <w:trHeight w:val="20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858D5" w:rsidRDefault="0010436C" w:rsidP="00647A24">
                  <w:r w:rsidRPr="00D858D5">
                    <w:t xml:space="preserve">Расходы на реализацию мероприятий по противодействия злоупотреблению наркотиками  и  их незаконному обороту в рамках муниципальной программы </w:t>
                  </w:r>
                  <w:r w:rsidRPr="00D858D5">
                    <w:rPr>
                      <w:color w:val="000000"/>
                    </w:rPr>
                    <w:t xml:space="preserve">"Защита населения на территории Красносибирского сельсовета Кочковского района Новосибирской области  на 2017- 2021 годы"  </w:t>
                  </w:r>
                  <w:r w:rsidRPr="00D858D5">
                    <w:t>за счет средств местного бюджета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73.3.05.03140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10436C" w:rsidRPr="002A36E7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rPr>
                      <w:color w:val="000000"/>
                    </w:rPr>
                  </w:pPr>
                  <w:r w:rsidRPr="002A36E7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73.3.05.03140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10436C" w:rsidRPr="002A36E7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rPr>
                      <w:color w:val="000000"/>
                    </w:rPr>
                  </w:pPr>
                  <w:r w:rsidRPr="002A36E7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1EEC">
                    <w:t>73.3.05.03140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10436C" w:rsidRPr="002A36E7">
              <w:trPr>
                <w:trHeight w:val="261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E1EEC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E1EEC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>
                  <w:pPr>
                    <w:rPr>
                      <w:b/>
                      <w:bCs/>
                    </w:rPr>
                  </w:pPr>
                  <w:r w:rsidRPr="003D1E8C">
                    <w:rPr>
                      <w:b/>
                      <w:bCs/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E1EEC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E1EEC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E1EEC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E1EEC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84554C">
                    <w:rPr>
                      <w:color w:val="000000"/>
                    </w:rPr>
                    <w:t>32,5</w:t>
                  </w:r>
                </w:p>
              </w:tc>
            </w:tr>
            <w:tr w:rsidR="0010436C" w:rsidRPr="002A36E7">
              <w:trPr>
                <w:trHeight w:val="251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84554C">
                    <w:rPr>
                      <w:color w:val="000000"/>
                    </w:rPr>
                    <w:t>32,5</w:t>
                  </w:r>
                </w:p>
              </w:tc>
            </w:tr>
            <w:tr w:rsidR="0010436C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2017-2021 годы 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Pr="0084554C">
                    <w:rPr>
                      <w:color w:val="000000"/>
                    </w:rPr>
                    <w:t>32,5</w:t>
                  </w:r>
                </w:p>
              </w:tc>
            </w:tr>
            <w:tr w:rsidR="0010436C" w:rsidRPr="002A36E7">
              <w:trPr>
                <w:trHeight w:val="16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2017-2018 годы 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  <w:r w:rsidRPr="0084554C">
                    <w:rPr>
                      <w:color w:val="000000"/>
                    </w:rPr>
                    <w:t>69,7</w:t>
                  </w:r>
                </w:p>
              </w:tc>
            </w:tr>
            <w:tr w:rsidR="0010436C" w:rsidRPr="002A36E7">
              <w:trPr>
                <w:trHeight w:val="281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  <w:r w:rsidRPr="0084554C">
                    <w:rPr>
                      <w:color w:val="000000"/>
                    </w:rPr>
                    <w:t>69,7</w:t>
                  </w:r>
                </w:p>
              </w:tc>
            </w:tr>
            <w:tr w:rsidR="0010436C" w:rsidRPr="006E1EEC">
              <w:trPr>
                <w:trHeight w:val="308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  <w:r w:rsidRPr="0084554C">
                    <w:rPr>
                      <w:color w:val="000000"/>
                    </w:rPr>
                    <w:t>69,7</w:t>
                  </w:r>
                </w:p>
              </w:tc>
            </w:tr>
            <w:tr w:rsidR="0010436C" w:rsidRPr="00D576C6">
              <w:trPr>
                <w:trHeight w:val="260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2017-2021 годы " в части </w:t>
                  </w:r>
                  <w:r w:rsidRPr="00D858D5">
                    <w:rPr>
                      <w:color w:val="000000"/>
                    </w:rPr>
                    <w:t>софинансирования за</w:t>
                  </w:r>
                  <w:r w:rsidRPr="00D576C6">
                    <w:rPr>
                      <w:color w:val="000000"/>
                    </w:rPr>
                    <w:t xml:space="preserve"> счет средств местного бюджета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10436C" w:rsidRPr="00D576C6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10436C" w:rsidRPr="00D576C6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10436C" w:rsidRPr="00D576C6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Расходы на реализацию муниципальной программы  "Обеспечение безопасности дорожного движения на  территории Красносибирского  сельсовета Кочковского района Новосибирской области на 2017-2021 годы" за счет средств областного бюджета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1271,8</w:t>
                  </w:r>
                </w:p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10436C" w:rsidRPr="00D576C6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1271,8</w:t>
                  </w:r>
                </w:p>
              </w:tc>
            </w:tr>
            <w:tr w:rsidR="0010436C" w:rsidRPr="00D576C6">
              <w:trPr>
                <w:trHeight w:val="509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70D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76C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1271,8</w:t>
                  </w:r>
                </w:p>
              </w:tc>
            </w:tr>
            <w:tr w:rsidR="0010436C" w:rsidRPr="00D576C6">
              <w:trPr>
                <w:trHeight w:val="253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76C6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>
                  <w:pPr>
                    <w:rPr>
                      <w:b/>
                      <w:bCs/>
                    </w:rPr>
                  </w:pPr>
                  <w:r w:rsidRPr="003D1E8C">
                    <w:rPr>
                      <w:b/>
                      <w:bCs/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76C6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D576C6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866,9</w:t>
                  </w:r>
                </w:p>
              </w:tc>
            </w:tr>
            <w:tr w:rsidR="0010436C" w:rsidRPr="00D576C6">
              <w:trPr>
                <w:trHeight w:val="243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263,9</w:t>
                  </w:r>
                </w:p>
              </w:tc>
            </w:tr>
            <w:tr w:rsidR="0010436C" w:rsidRPr="00D576C6">
              <w:trPr>
                <w:trHeight w:val="218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jc w:val="both"/>
                    <w:rPr>
                      <w:color w:val="000000"/>
                    </w:rPr>
                  </w:pPr>
                  <w:r w:rsidRPr="007E7E17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00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263,9</w:t>
                  </w:r>
                </w:p>
              </w:tc>
            </w:tr>
            <w:tr w:rsidR="0010436C" w:rsidRPr="00D576C6">
              <w:trPr>
                <w:trHeight w:val="218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pPr>
                    <w:jc w:val="both"/>
                  </w:pPr>
                  <w:r w:rsidRPr="00FB7F06">
                    <w:t>Мероприятия в области коммунального хозяйства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7261E">
                    <w:rPr>
                      <w:color w:val="000000"/>
                    </w:rPr>
                    <w:t>70.0.00.05</w:t>
                  </w:r>
                  <w:r>
                    <w:rPr>
                      <w:color w:val="000000"/>
                    </w:rPr>
                    <w:t>12</w:t>
                  </w:r>
                  <w:r w:rsidRPr="006726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253,1</w:t>
                  </w:r>
                </w:p>
              </w:tc>
            </w:tr>
            <w:tr w:rsidR="0010436C" w:rsidRPr="00D576C6">
              <w:trPr>
                <w:trHeight w:val="218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7261E">
                    <w:rPr>
                      <w:color w:val="000000"/>
                    </w:rPr>
                    <w:t>70.0.00.05</w:t>
                  </w:r>
                  <w:r>
                    <w:rPr>
                      <w:color w:val="000000"/>
                    </w:rPr>
                    <w:t>12</w:t>
                  </w:r>
                  <w:r w:rsidRPr="006726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253,1</w:t>
                  </w:r>
                </w:p>
              </w:tc>
            </w:tr>
            <w:tr w:rsidR="0010436C" w:rsidRPr="00D576C6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EE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7261E">
                    <w:rPr>
                      <w:color w:val="000000"/>
                    </w:rPr>
                    <w:t>70.0.00.05</w:t>
                  </w:r>
                  <w:r>
                    <w:rPr>
                      <w:color w:val="000000"/>
                    </w:rPr>
                    <w:t>12</w:t>
                  </w:r>
                  <w:r w:rsidRPr="006726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253,1</w:t>
                  </w:r>
                </w:p>
              </w:tc>
            </w:tr>
            <w:tr w:rsidR="0010436C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E1EE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4691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7261E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10436C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r w:rsidRPr="00C50CA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10436C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r w:rsidRPr="00C50CA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10436C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603,0</w:t>
                  </w:r>
                </w:p>
              </w:tc>
            </w:tr>
            <w:tr w:rsidR="0010436C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jc w:val="both"/>
                    <w:rPr>
                      <w:color w:val="000000"/>
                    </w:rPr>
                  </w:pPr>
                  <w:r w:rsidRPr="007E7E17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00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603,0</w:t>
                  </w:r>
                </w:p>
              </w:tc>
            </w:tr>
            <w:tr w:rsidR="0010436C" w:rsidRPr="006A3E91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pPr>
                    <w:jc w:val="both"/>
                  </w:pPr>
                  <w:r>
                    <w:t xml:space="preserve">Уличное освещение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10436C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C5163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10436C">
              <w:trPr>
                <w:trHeight w:val="28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EE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9C150B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10436C" w:rsidRPr="006A3E91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jc w:val="both"/>
                    <w:rPr>
                      <w:color w:val="000000"/>
                    </w:rPr>
                  </w:pPr>
                  <w:r w:rsidRPr="00A024E9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1054B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45030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40,0</w:t>
                  </w:r>
                </w:p>
              </w:tc>
            </w:tr>
            <w:tr w:rsidR="0010436C" w:rsidRPr="006A3E91">
              <w:trPr>
                <w:trHeight w:val="49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45030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40,0</w:t>
                  </w:r>
                </w:p>
              </w:tc>
            </w:tr>
            <w:tr w:rsidR="0010436C" w:rsidRPr="0058749C">
              <w:trPr>
                <w:trHeight w:val="230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EE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45030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40,0</w:t>
                  </w:r>
                </w:p>
              </w:tc>
            </w:tr>
            <w:tr w:rsidR="0010436C" w:rsidRPr="00B05E39">
              <w:trPr>
                <w:trHeight w:val="230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4691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7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51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441,0</w:t>
                  </w:r>
                </w:p>
              </w:tc>
            </w:tr>
            <w:tr w:rsidR="0010436C" w:rsidRPr="0058749C">
              <w:trPr>
                <w:trHeight w:val="224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7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51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441,0</w:t>
                  </w:r>
                </w:p>
              </w:tc>
            </w:tr>
            <w:tr w:rsidR="0010436C" w:rsidRPr="0058749C">
              <w:trPr>
                <w:trHeight w:val="186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1EE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6A3E91">
                    <w:rPr>
                      <w:color w:val="000000"/>
                    </w:rPr>
                    <w:t>.0.00.</w:t>
                  </w:r>
                  <w:r>
                    <w:rPr>
                      <w:color w:val="000000"/>
                    </w:rPr>
                    <w:t>7</w:t>
                  </w:r>
                  <w:r w:rsidRPr="006A3E91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51</w:t>
                  </w:r>
                  <w:r w:rsidRPr="006A3E91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6A3E91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441,0</w:t>
                  </w:r>
                </w:p>
              </w:tc>
            </w:tr>
            <w:tr w:rsidR="0010436C" w:rsidRPr="0058749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D1E8C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>
                  <w:pPr>
                    <w:rPr>
                      <w:b/>
                      <w:bCs/>
                    </w:rPr>
                  </w:pPr>
                  <w:r w:rsidRPr="003D1E8C">
                    <w:rPr>
                      <w:b/>
                      <w:bCs/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D1E8C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3654,8</w:t>
                  </w:r>
                </w:p>
              </w:tc>
            </w:tr>
            <w:tr w:rsidR="0010436C" w:rsidRPr="0058749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D1E8C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D1E8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3654,8</w:t>
                  </w:r>
                </w:p>
              </w:tc>
            </w:tr>
            <w:tr w:rsidR="0010436C" w:rsidRPr="0058749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D1E8C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D1E8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D1E8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3654,8</w:t>
                  </w:r>
                </w:p>
              </w:tc>
            </w:tr>
            <w:tr w:rsidR="0010436C" w:rsidRPr="0058749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Дома культуры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717DC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91,6</w:t>
                  </w:r>
                </w:p>
              </w:tc>
            </w:tr>
            <w:tr w:rsidR="0010436C" w:rsidRPr="0058749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91,6</w:t>
                  </w:r>
                </w:p>
              </w:tc>
            </w:tr>
            <w:tr w:rsidR="0010436C" w:rsidRPr="0058749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A80C28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4</w:t>
                  </w:r>
                  <w:r w:rsidRPr="0058749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91,6</w:t>
                  </w:r>
                </w:p>
              </w:tc>
            </w:tr>
            <w:tr w:rsidR="0010436C" w:rsidRPr="0058749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EB37B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EB37B0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1,7</w:t>
                  </w:r>
                </w:p>
              </w:tc>
            </w:tr>
            <w:tr w:rsidR="0010436C" w:rsidRPr="0058749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EB37B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 w:rsidP="00EB37B0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1,7</w:t>
                  </w:r>
                </w:p>
              </w:tc>
            </w:tr>
            <w:tr w:rsidR="0010436C" w:rsidRPr="0058749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</w:t>
                  </w:r>
                  <w:r>
                    <w:rPr>
                      <w:color w:val="000000"/>
                    </w:rPr>
                    <w:t xml:space="preserve">ограммы Новосибирской области </w:t>
                  </w:r>
                  <w:r w:rsidRPr="0058749C">
                    <w:rPr>
                      <w:color w:val="000000"/>
                    </w:rPr>
                    <w:t>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3561,5</w:t>
                  </w:r>
                </w:p>
              </w:tc>
            </w:tr>
            <w:tr w:rsidR="0010436C" w:rsidRPr="0058749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jc w:val="center"/>
                  </w:pPr>
                  <w:r w:rsidRPr="0084554C">
                    <w:t>2944,3</w:t>
                  </w:r>
                </w:p>
              </w:tc>
            </w:tr>
            <w:tr w:rsidR="0010436C" w:rsidRPr="0058749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2944,3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559,6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A80C28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559,6</w:t>
                  </w:r>
                </w:p>
              </w:tc>
            </w:tr>
            <w:tr w:rsidR="0010436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57,6</w:t>
                  </w:r>
                </w:p>
              </w:tc>
            </w:tr>
            <w:tr w:rsidR="0010436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2A36E7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6E7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8749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58749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57,6</w:t>
                  </w:r>
                </w:p>
              </w:tc>
            </w:tr>
            <w:tr w:rsidR="0010436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 w:rsidP="00647A24">
                  <w:pPr>
                    <w:rPr>
                      <w:b/>
                      <w:bCs/>
                    </w:rPr>
                  </w:pPr>
                  <w:r w:rsidRPr="003D1E8C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3D1E8C" w:rsidRDefault="0010436C">
                  <w:pPr>
                    <w:rPr>
                      <w:b/>
                      <w:bCs/>
                    </w:rPr>
                  </w:pPr>
                  <w:r w:rsidRPr="003D1E8C">
                    <w:rPr>
                      <w:b/>
                      <w:bCs/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pPr>
                    <w:rPr>
                      <w:b/>
                      <w:bCs/>
                    </w:rPr>
                  </w:pPr>
                  <w:r w:rsidRPr="007E7E1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r w:rsidRPr="007E7E17">
                    <w:t>Пенсионное обеспечение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/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/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pPr>
                    <w:rPr>
                      <w:color w:val="000000"/>
                    </w:rPr>
                  </w:pPr>
                  <w:r w:rsidRPr="007E7E17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/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r w:rsidRPr="004679FE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r w:rsidRPr="006A3E9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100</w:t>
                  </w:r>
                  <w:r w:rsidRPr="006A3E9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/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r w:rsidRPr="007E7E1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r w:rsidRPr="006A3E9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100</w:t>
                  </w:r>
                  <w:r w:rsidRPr="006A3E9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7E7E17" w:rsidRDefault="0010436C" w:rsidP="00647A24">
                  <w:r w:rsidRPr="007E7E17">
                    <w:t>300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EB37B0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6232F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r w:rsidRPr="007E7E1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r w:rsidRPr="006A3E9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100</w:t>
                  </w:r>
                  <w:r w:rsidRPr="006A3E9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r w:rsidRPr="007E7E17">
                    <w:t>310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jc w:val="center"/>
                  </w:pPr>
                  <w:r w:rsidRPr="0084554C">
                    <w:t>381,0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E7E17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3D1E8C" w:rsidRDefault="0010436C">
                  <w:pPr>
                    <w:rPr>
                      <w:b/>
                      <w:bCs/>
                    </w:rPr>
                  </w:pPr>
                  <w:r w:rsidRPr="003D1E8C">
                    <w:rPr>
                      <w:b/>
                      <w:bCs/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E7E17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3F275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3D1E8C" w:rsidRDefault="0010436C">
                  <w:r w:rsidRPr="003D1E8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DE08B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D6EA6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DE08B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A80C28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Default="0010436C">
                  <w:r w:rsidRPr="00DE08B8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7E1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8,8</w:t>
                  </w:r>
                </w:p>
              </w:tc>
            </w:tr>
            <w:tr w:rsidR="0010436C" w:rsidRPr="007E7E17">
              <w:trPr>
                <w:trHeight w:val="247"/>
              </w:trPr>
              <w:tc>
                <w:tcPr>
                  <w:tcW w:w="61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E7E17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4F0FB5" w:rsidRDefault="0010436C">
                  <w:pPr>
                    <w:rPr>
                      <w:b/>
                      <w:bCs/>
                    </w:rPr>
                  </w:pPr>
                  <w:r w:rsidRPr="004F0FB5">
                    <w:rPr>
                      <w:b/>
                      <w:bCs/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7E7E17" w:rsidRDefault="0010436C" w:rsidP="00647A2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EB37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8</w:t>
                  </w:r>
                  <w:r w:rsidRPr="0084554C">
                    <w:rPr>
                      <w:color w:val="000000"/>
                    </w:rPr>
                    <w:t>09,4</w:t>
                  </w:r>
                </w:p>
              </w:tc>
            </w:tr>
          </w:tbl>
          <w:p w:rsidR="0010436C" w:rsidRDefault="0010436C" w:rsidP="00CC3E1D">
            <w:pPr>
              <w:rPr>
                <w:b/>
                <w:bCs/>
              </w:rPr>
            </w:pPr>
          </w:p>
          <w:p w:rsidR="0010436C" w:rsidRDefault="0010436C" w:rsidP="00CC3E1D">
            <w:pPr>
              <w:rPr>
                <w:b/>
                <w:bCs/>
              </w:rPr>
            </w:pPr>
          </w:p>
          <w:p w:rsidR="0010436C" w:rsidRPr="00CC3E1D" w:rsidRDefault="0010436C" w:rsidP="00F55054">
            <w:pPr>
              <w:ind w:left="6480"/>
            </w:pPr>
            <w:r w:rsidRPr="00CC3E1D">
              <w:t xml:space="preserve">Приложение № </w:t>
            </w:r>
            <w:r>
              <w:t>6</w:t>
            </w:r>
          </w:p>
          <w:p w:rsidR="0010436C" w:rsidRPr="00CC3E1D" w:rsidRDefault="0010436C" w:rsidP="00F55054">
            <w:pPr>
              <w:ind w:left="6480"/>
            </w:pPr>
            <w:r w:rsidRPr="00CC3E1D">
              <w:t>к решению  2</w:t>
            </w:r>
            <w:r>
              <w:t>9</w:t>
            </w:r>
            <w:r w:rsidRPr="00CC3E1D">
              <w:t xml:space="preserve">-ой </w:t>
            </w:r>
            <w:r>
              <w:t xml:space="preserve">внеочередной </w:t>
            </w:r>
            <w:r w:rsidRPr="00CC3E1D">
              <w:t>сессии Совета депутатов Красносибирского сельсовета</w:t>
            </w:r>
          </w:p>
          <w:p w:rsidR="0010436C" w:rsidRDefault="0010436C" w:rsidP="00F55054">
            <w:pPr>
              <w:ind w:left="6480"/>
              <w:rPr>
                <w:b/>
                <w:bCs/>
              </w:rPr>
            </w:pPr>
            <w:r w:rsidRPr="00CC3E1D">
              <w:t xml:space="preserve">Кочковского района Новосибирской области от </w:t>
            </w:r>
            <w:r>
              <w:t>19</w:t>
            </w:r>
            <w:r w:rsidRPr="00CC3E1D">
              <w:t>.0</w:t>
            </w:r>
            <w:r>
              <w:t>4</w:t>
            </w:r>
            <w:r w:rsidRPr="00CC3E1D">
              <w:t>.2018 № 2</w:t>
            </w:r>
          </w:p>
          <w:p w:rsidR="0010436C" w:rsidRPr="003B55BB" w:rsidRDefault="0010436C" w:rsidP="00CC3E1D">
            <w:pPr>
              <w:rPr>
                <w:b/>
                <w:bCs/>
              </w:rPr>
            </w:pPr>
          </w:p>
        </w:tc>
      </w:tr>
    </w:tbl>
    <w:p w:rsidR="0010436C" w:rsidRPr="001D1563" w:rsidRDefault="0010436C" w:rsidP="00FE1600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156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бюджетных ассигнований на исполнение  публичных нормативных обязательств на   2018 год </w:t>
      </w:r>
    </w:p>
    <w:p w:rsidR="0010436C" w:rsidRPr="001D1563" w:rsidRDefault="0010436C" w:rsidP="00FE1600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1563">
        <w:rPr>
          <w:rFonts w:ascii="Times New Roman" w:hAnsi="Times New Roman" w:cs="Times New Roman"/>
          <w:b/>
          <w:bCs/>
          <w:sz w:val="28"/>
          <w:szCs w:val="28"/>
        </w:rPr>
        <w:t>и плановый период 2019-2020 годов</w:t>
      </w:r>
    </w:p>
    <w:p w:rsidR="0010436C" w:rsidRPr="001D1563" w:rsidRDefault="0010436C" w:rsidP="00FE1600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1D1563">
        <w:rPr>
          <w:rFonts w:ascii="Times New Roman" w:hAnsi="Times New Roman" w:cs="Times New Roman"/>
          <w:sz w:val="24"/>
          <w:szCs w:val="24"/>
        </w:rPr>
        <w:t>таблица 1</w:t>
      </w:r>
    </w:p>
    <w:p w:rsidR="0010436C" w:rsidRPr="001D1563" w:rsidRDefault="0010436C" w:rsidP="00FE1600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10436C" w:rsidRDefault="0010436C" w:rsidP="00FE1600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1D1563">
        <w:rPr>
          <w:rFonts w:ascii="Times New Roman" w:hAnsi="Times New Roman" w:cs="Times New Roman"/>
          <w:sz w:val="28"/>
          <w:szCs w:val="28"/>
        </w:rPr>
        <w:t xml:space="preserve">Распределение  бюджетных ассигнований  на исполнение публичных </w:t>
      </w:r>
    </w:p>
    <w:p w:rsidR="0010436C" w:rsidRPr="001D1563" w:rsidRDefault="0010436C" w:rsidP="00FE1600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1D1563">
        <w:rPr>
          <w:rFonts w:ascii="Times New Roman" w:hAnsi="Times New Roman" w:cs="Times New Roman"/>
          <w:sz w:val="28"/>
          <w:szCs w:val="28"/>
        </w:rPr>
        <w:t>нормативных обязательств на   2018 год</w:t>
      </w:r>
    </w:p>
    <w:p w:rsidR="0010436C" w:rsidRPr="001D1563" w:rsidRDefault="0010436C" w:rsidP="00FE1600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1134"/>
        <w:gridCol w:w="1276"/>
        <w:gridCol w:w="1701"/>
        <w:gridCol w:w="1276"/>
        <w:gridCol w:w="1134"/>
      </w:tblGrid>
      <w:tr w:rsidR="0010436C">
        <w:tc>
          <w:tcPr>
            <w:tcW w:w="3652" w:type="dxa"/>
            <w:vMerge w:val="restart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87" w:type="dxa"/>
            <w:gridSpan w:val="4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10436C">
        <w:tc>
          <w:tcPr>
            <w:tcW w:w="3652" w:type="dxa"/>
            <w:vMerge/>
          </w:tcPr>
          <w:p w:rsidR="0010436C" w:rsidRPr="00DB4FEA" w:rsidRDefault="0010436C" w:rsidP="00DB4FEA">
            <w:pPr>
              <w:pStyle w:val="NoSpacing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РЗ, ПЗ</w:t>
            </w:r>
          </w:p>
        </w:tc>
        <w:tc>
          <w:tcPr>
            <w:tcW w:w="1701" w:type="dxa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134" w:type="dxa"/>
            <w:vMerge/>
          </w:tcPr>
          <w:p w:rsidR="0010436C" w:rsidRPr="00DB4FEA" w:rsidRDefault="0010436C" w:rsidP="00DB4FEA">
            <w:pPr>
              <w:pStyle w:val="NoSpacing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6C">
        <w:tc>
          <w:tcPr>
            <w:tcW w:w="3652" w:type="dxa"/>
          </w:tcPr>
          <w:p w:rsidR="0010436C" w:rsidRPr="00DB4FEA" w:rsidRDefault="0010436C" w:rsidP="00FE16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1134" w:type="dxa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701" w:type="dxa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70.0.00.10010</w:t>
            </w: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</w:tcPr>
          <w:p w:rsidR="0010436C" w:rsidRPr="00DB4FEA" w:rsidRDefault="0010436C" w:rsidP="00DB4FE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10436C">
        <w:tc>
          <w:tcPr>
            <w:tcW w:w="3652" w:type="dxa"/>
          </w:tcPr>
          <w:p w:rsidR="0010436C" w:rsidRPr="00DB4FEA" w:rsidRDefault="0010436C" w:rsidP="00DB4FEA">
            <w:pPr>
              <w:pStyle w:val="NoSpacing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436C" w:rsidRPr="00DB4FEA" w:rsidRDefault="0010436C" w:rsidP="00DB4FEA">
            <w:pPr>
              <w:pStyle w:val="NoSpacing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NoSpacing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436C" w:rsidRPr="00DB4FEA" w:rsidRDefault="0010436C" w:rsidP="00DB4FEA">
            <w:pPr>
              <w:pStyle w:val="NoSpacing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NoSpacing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436C" w:rsidRPr="00DB4FEA" w:rsidRDefault="0010436C" w:rsidP="00DB4FEA">
            <w:pPr>
              <w:pStyle w:val="NoSpacing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4193"/>
      </w:tblGrid>
      <w:tr w:rsidR="0010436C" w:rsidTr="00F5436B">
        <w:tc>
          <w:tcPr>
            <w:tcW w:w="6228" w:type="dxa"/>
            <w:tcBorders>
              <w:right w:val="nil"/>
            </w:tcBorders>
          </w:tcPr>
          <w:p w:rsidR="0010436C" w:rsidRPr="004F0FB5" w:rsidRDefault="0010436C" w:rsidP="004F0FB5">
            <w:pPr>
              <w:pStyle w:val="NoSpacing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</w:tcBorders>
          </w:tcPr>
          <w:p w:rsidR="0010436C" w:rsidRPr="004F0FB5" w:rsidRDefault="0010436C" w:rsidP="00CC3E1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4F0FB5">
              <w:rPr>
                <w:rFonts w:ascii="Times New Roman" w:hAnsi="Times New Roman" w:cs="Times New Roman"/>
                <w:sz w:val="24"/>
                <w:szCs w:val="24"/>
              </w:rPr>
              <w:t>Приложение  № 9</w:t>
            </w:r>
          </w:p>
          <w:p w:rsidR="0010436C" w:rsidRPr="00CC3E1D" w:rsidRDefault="0010436C" w:rsidP="004005FD">
            <w:r w:rsidRPr="00DE53F2">
              <w:t xml:space="preserve">к </w:t>
            </w:r>
            <w:r w:rsidRPr="00CC3E1D">
              <w:t>решению  2</w:t>
            </w:r>
            <w:r>
              <w:t>9</w:t>
            </w:r>
            <w:r w:rsidRPr="00CC3E1D">
              <w:t xml:space="preserve">-ой </w:t>
            </w:r>
            <w:r>
              <w:t xml:space="preserve">внеочередной </w:t>
            </w:r>
            <w:r w:rsidRPr="00CC3E1D">
              <w:t>сессии Совета депутатов Красносибирского сельсовета</w:t>
            </w:r>
          </w:p>
          <w:p w:rsidR="0010436C" w:rsidRDefault="0010436C" w:rsidP="004005FD">
            <w:r w:rsidRPr="00CC3E1D">
              <w:t xml:space="preserve">Кочковского района Новосибирской области </w:t>
            </w:r>
            <w:r>
              <w:t>от 19.04</w:t>
            </w:r>
            <w:r w:rsidRPr="00CC3E1D">
              <w:t>.2018 № 2</w:t>
            </w:r>
          </w:p>
          <w:p w:rsidR="0010436C" w:rsidRPr="004F0FB5" w:rsidRDefault="0010436C" w:rsidP="00CC3E1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436C" w:rsidRDefault="0010436C" w:rsidP="006F1D2F">
      <w:pPr>
        <w:pStyle w:val="NoSpacing"/>
        <w:rPr>
          <w:rFonts w:cs="Times New Roman"/>
        </w:rPr>
      </w:pPr>
      <w:r w:rsidRPr="00CC50F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36C" w:rsidRDefault="0010436C" w:rsidP="000E4ED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714B">
        <w:rPr>
          <w:rFonts w:ascii="Times New Roman" w:hAnsi="Times New Roman" w:cs="Times New Roman"/>
          <w:b/>
          <w:bCs/>
          <w:sz w:val="28"/>
          <w:szCs w:val="28"/>
        </w:rPr>
        <w:t>Ист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очники финансирования дефицита 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4157">
        <w:rPr>
          <w:rFonts w:ascii="Times New Roman" w:hAnsi="Times New Roman" w:cs="Times New Roman"/>
          <w:b/>
          <w:bCs/>
          <w:sz w:val="28"/>
          <w:szCs w:val="28"/>
        </w:rPr>
        <w:t>Красносибирского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 Новосибирской области 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>на 201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:rsidR="0010436C" w:rsidRDefault="0010436C" w:rsidP="000E4ED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и плановый период  201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10436C" w:rsidRDefault="0010436C" w:rsidP="000E4ED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4E0C03">
        <w:rPr>
          <w:rFonts w:ascii="Times New Roman" w:hAnsi="Times New Roman" w:cs="Times New Roman"/>
          <w:sz w:val="24"/>
          <w:szCs w:val="24"/>
        </w:rPr>
        <w:t>таблица 1</w:t>
      </w:r>
    </w:p>
    <w:p w:rsidR="0010436C" w:rsidRPr="004E0C03" w:rsidRDefault="0010436C" w:rsidP="000E4ED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Pr="00AF62A3" w:rsidRDefault="0010436C" w:rsidP="000E4ED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AF62A3">
        <w:rPr>
          <w:rFonts w:ascii="Times New Roman" w:hAnsi="Times New Roman" w:cs="Times New Roman"/>
          <w:sz w:val="28"/>
          <w:szCs w:val="28"/>
        </w:rPr>
        <w:t>Источники финансирования дефицита районного  бюджета на 2018 год</w:t>
      </w:r>
    </w:p>
    <w:p w:rsidR="0010436C" w:rsidRPr="00AF62A3" w:rsidRDefault="0010436C" w:rsidP="000E4ED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10436C" w:rsidRPr="004E0C03" w:rsidRDefault="0010436C" w:rsidP="000E4ED2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4E0C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10436C" w:rsidRPr="004E0C03">
        <w:trPr>
          <w:trHeight w:val="1026"/>
        </w:trPr>
        <w:tc>
          <w:tcPr>
            <w:tcW w:w="2835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2018год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10436C" w:rsidRPr="00C42D8B" w:rsidRDefault="0010436C" w:rsidP="00F9188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310,6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10436C" w:rsidRPr="00C42D8B" w:rsidRDefault="0010436C" w:rsidP="000E4ED2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310,6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10436C" w:rsidRPr="00C42D8B" w:rsidRDefault="0010436C" w:rsidP="00F9188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-9398,8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10436C" w:rsidRPr="00C42D8B" w:rsidRDefault="0010436C" w:rsidP="00F9188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-9398,8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10436C" w:rsidRPr="00C42D8B" w:rsidRDefault="0010436C" w:rsidP="00F9188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-9398,8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10436C" w:rsidRPr="00CA61B7" w:rsidRDefault="0010436C" w:rsidP="000E4ED2">
            <w:pPr>
              <w:pStyle w:val="NormalWe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1B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10436C" w:rsidRPr="00C42D8B" w:rsidRDefault="0010436C" w:rsidP="00F9188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-9398,8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10436C" w:rsidRPr="00C42D8B" w:rsidRDefault="0010436C" w:rsidP="00EB37B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9809,4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10436C" w:rsidRDefault="0010436C" w:rsidP="00EB37B0">
            <w:pPr>
              <w:jc w:val="center"/>
            </w:pPr>
            <w:r w:rsidRPr="00164EB9">
              <w:t>9</w:t>
            </w:r>
            <w:r>
              <w:t>8</w:t>
            </w:r>
            <w:r w:rsidRPr="00164EB9">
              <w:t>09,4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10436C" w:rsidRDefault="0010436C" w:rsidP="00EB37B0">
            <w:pPr>
              <w:jc w:val="center"/>
            </w:pPr>
            <w:r w:rsidRPr="00164EB9">
              <w:t>9</w:t>
            </w:r>
            <w:r>
              <w:t>8</w:t>
            </w:r>
            <w:r w:rsidRPr="00164EB9">
              <w:t>09,4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10436C" w:rsidRDefault="0010436C" w:rsidP="00EB37B0">
            <w:pPr>
              <w:jc w:val="center"/>
            </w:pPr>
            <w:r w:rsidRPr="00164EB9">
              <w:t>9</w:t>
            </w:r>
            <w:r>
              <w:t>8</w:t>
            </w:r>
            <w:r w:rsidRPr="00164EB9">
              <w:t>09,4</w:t>
            </w:r>
          </w:p>
        </w:tc>
      </w:tr>
    </w:tbl>
    <w:p w:rsidR="0010436C" w:rsidRPr="004E0C03" w:rsidRDefault="0010436C" w:rsidP="000E4ED2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36C" w:rsidRPr="004E0C03" w:rsidRDefault="0010436C" w:rsidP="000E4ED2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36C" w:rsidRPr="004E0C03" w:rsidRDefault="0010436C" w:rsidP="000E4ED2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36C" w:rsidRPr="004E0C03" w:rsidRDefault="0010436C" w:rsidP="000E4ED2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0436C" w:rsidRPr="004E0C03" w:rsidSect="00AE459D">
      <w:pgSz w:w="11906" w:h="16838"/>
      <w:pgMar w:top="993" w:right="567" w:bottom="89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C9F3C">
      <w:numFmt w:val="none"/>
      <w:lvlText w:val=""/>
      <w:lvlJc w:val="left"/>
      <w:pPr>
        <w:tabs>
          <w:tab w:val="num" w:pos="360"/>
        </w:tabs>
      </w:pPr>
    </w:lvl>
    <w:lvl w:ilvl="2" w:tplc="2E666BA0">
      <w:numFmt w:val="none"/>
      <w:lvlText w:val=""/>
      <w:lvlJc w:val="left"/>
      <w:pPr>
        <w:tabs>
          <w:tab w:val="num" w:pos="360"/>
        </w:tabs>
      </w:pPr>
    </w:lvl>
    <w:lvl w:ilvl="3" w:tplc="558EACA8">
      <w:numFmt w:val="none"/>
      <w:lvlText w:val=""/>
      <w:lvlJc w:val="left"/>
      <w:pPr>
        <w:tabs>
          <w:tab w:val="num" w:pos="360"/>
        </w:tabs>
      </w:pPr>
    </w:lvl>
    <w:lvl w:ilvl="4" w:tplc="3B1E493C">
      <w:numFmt w:val="none"/>
      <w:lvlText w:val=""/>
      <w:lvlJc w:val="left"/>
      <w:pPr>
        <w:tabs>
          <w:tab w:val="num" w:pos="360"/>
        </w:tabs>
      </w:pPr>
    </w:lvl>
    <w:lvl w:ilvl="5" w:tplc="D812A8F8">
      <w:numFmt w:val="none"/>
      <w:lvlText w:val=""/>
      <w:lvlJc w:val="left"/>
      <w:pPr>
        <w:tabs>
          <w:tab w:val="num" w:pos="360"/>
        </w:tabs>
      </w:pPr>
    </w:lvl>
    <w:lvl w:ilvl="6" w:tplc="DC5EB3BE">
      <w:numFmt w:val="none"/>
      <w:lvlText w:val=""/>
      <w:lvlJc w:val="left"/>
      <w:pPr>
        <w:tabs>
          <w:tab w:val="num" w:pos="360"/>
        </w:tabs>
      </w:pPr>
    </w:lvl>
    <w:lvl w:ilvl="7" w:tplc="18AA7842">
      <w:numFmt w:val="none"/>
      <w:lvlText w:val=""/>
      <w:lvlJc w:val="left"/>
      <w:pPr>
        <w:tabs>
          <w:tab w:val="num" w:pos="360"/>
        </w:tabs>
      </w:pPr>
    </w:lvl>
    <w:lvl w:ilvl="8" w:tplc="ECC27BC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3F9"/>
    <w:rsid w:val="00001FD5"/>
    <w:rsid w:val="00005A62"/>
    <w:rsid w:val="00014392"/>
    <w:rsid w:val="00015CF8"/>
    <w:rsid w:val="000249A8"/>
    <w:rsid w:val="0004095C"/>
    <w:rsid w:val="00043B71"/>
    <w:rsid w:val="00052E5B"/>
    <w:rsid w:val="00055A04"/>
    <w:rsid w:val="00056D52"/>
    <w:rsid w:val="0006185F"/>
    <w:rsid w:val="00066AE0"/>
    <w:rsid w:val="00073CB9"/>
    <w:rsid w:val="00075687"/>
    <w:rsid w:val="00076380"/>
    <w:rsid w:val="000809DC"/>
    <w:rsid w:val="000820A9"/>
    <w:rsid w:val="000866D5"/>
    <w:rsid w:val="00092C3D"/>
    <w:rsid w:val="00095588"/>
    <w:rsid w:val="000970F0"/>
    <w:rsid w:val="000A03A8"/>
    <w:rsid w:val="000A2F6A"/>
    <w:rsid w:val="000A629D"/>
    <w:rsid w:val="000A7B42"/>
    <w:rsid w:val="000B1556"/>
    <w:rsid w:val="000B5D5D"/>
    <w:rsid w:val="000C1A32"/>
    <w:rsid w:val="000C4304"/>
    <w:rsid w:val="000C5AD9"/>
    <w:rsid w:val="000D40BB"/>
    <w:rsid w:val="000D688E"/>
    <w:rsid w:val="000E4ED2"/>
    <w:rsid w:val="000E6CA0"/>
    <w:rsid w:val="000F6644"/>
    <w:rsid w:val="00103E23"/>
    <w:rsid w:val="0010436C"/>
    <w:rsid w:val="001054B3"/>
    <w:rsid w:val="0011287A"/>
    <w:rsid w:val="0011588E"/>
    <w:rsid w:val="001158B8"/>
    <w:rsid w:val="00116E08"/>
    <w:rsid w:val="00124921"/>
    <w:rsid w:val="00127CA5"/>
    <w:rsid w:val="00131C60"/>
    <w:rsid w:val="00140648"/>
    <w:rsid w:val="0014294F"/>
    <w:rsid w:val="00150123"/>
    <w:rsid w:val="001523CB"/>
    <w:rsid w:val="00164DC5"/>
    <w:rsid w:val="00164EB9"/>
    <w:rsid w:val="0016652D"/>
    <w:rsid w:val="00173C90"/>
    <w:rsid w:val="0018385D"/>
    <w:rsid w:val="0019205F"/>
    <w:rsid w:val="00194412"/>
    <w:rsid w:val="001954E6"/>
    <w:rsid w:val="001A3E96"/>
    <w:rsid w:val="001C2D31"/>
    <w:rsid w:val="001C6B09"/>
    <w:rsid w:val="001C6E32"/>
    <w:rsid w:val="001C714B"/>
    <w:rsid w:val="001D1384"/>
    <w:rsid w:val="001D1563"/>
    <w:rsid w:val="001D65A5"/>
    <w:rsid w:val="001D71A8"/>
    <w:rsid w:val="001E0913"/>
    <w:rsid w:val="001E22BB"/>
    <w:rsid w:val="001F16F2"/>
    <w:rsid w:val="001F2CF8"/>
    <w:rsid w:val="00211DBD"/>
    <w:rsid w:val="00212C86"/>
    <w:rsid w:val="00222B85"/>
    <w:rsid w:val="002234AF"/>
    <w:rsid w:val="00223BF9"/>
    <w:rsid w:val="0023211A"/>
    <w:rsid w:val="0023448D"/>
    <w:rsid w:val="00234725"/>
    <w:rsid w:val="002351F3"/>
    <w:rsid w:val="00237F92"/>
    <w:rsid w:val="002402FB"/>
    <w:rsid w:val="002409E9"/>
    <w:rsid w:val="00243EEF"/>
    <w:rsid w:val="00245A3A"/>
    <w:rsid w:val="002576CC"/>
    <w:rsid w:val="00257A36"/>
    <w:rsid w:val="002757FA"/>
    <w:rsid w:val="00280C8C"/>
    <w:rsid w:val="00280FD4"/>
    <w:rsid w:val="002819BF"/>
    <w:rsid w:val="00283CA9"/>
    <w:rsid w:val="00293499"/>
    <w:rsid w:val="00295A6E"/>
    <w:rsid w:val="00297637"/>
    <w:rsid w:val="002A2E9C"/>
    <w:rsid w:val="002A36E7"/>
    <w:rsid w:val="002B3228"/>
    <w:rsid w:val="002B57C1"/>
    <w:rsid w:val="002D0369"/>
    <w:rsid w:val="002D1FD7"/>
    <w:rsid w:val="002D4067"/>
    <w:rsid w:val="002D4F87"/>
    <w:rsid w:val="002D5D5D"/>
    <w:rsid w:val="002E1DE4"/>
    <w:rsid w:val="002E2F69"/>
    <w:rsid w:val="002E3F3D"/>
    <w:rsid w:val="002E6E19"/>
    <w:rsid w:val="002F0AFE"/>
    <w:rsid w:val="002F4C9C"/>
    <w:rsid w:val="00306A58"/>
    <w:rsid w:val="0031612A"/>
    <w:rsid w:val="00317BE5"/>
    <w:rsid w:val="003204DD"/>
    <w:rsid w:val="003210C2"/>
    <w:rsid w:val="00337E19"/>
    <w:rsid w:val="0034123A"/>
    <w:rsid w:val="0035039C"/>
    <w:rsid w:val="00352D7D"/>
    <w:rsid w:val="003566D6"/>
    <w:rsid w:val="00360F45"/>
    <w:rsid w:val="0037126F"/>
    <w:rsid w:val="00372436"/>
    <w:rsid w:val="003748B6"/>
    <w:rsid w:val="00375F67"/>
    <w:rsid w:val="00377681"/>
    <w:rsid w:val="0038603B"/>
    <w:rsid w:val="00394C58"/>
    <w:rsid w:val="003A041E"/>
    <w:rsid w:val="003A6AD6"/>
    <w:rsid w:val="003B1837"/>
    <w:rsid w:val="003B1DD6"/>
    <w:rsid w:val="003B55BB"/>
    <w:rsid w:val="003C151C"/>
    <w:rsid w:val="003D1E8C"/>
    <w:rsid w:val="003D4E12"/>
    <w:rsid w:val="003D5774"/>
    <w:rsid w:val="003D6C1B"/>
    <w:rsid w:val="003E0962"/>
    <w:rsid w:val="003E1CFD"/>
    <w:rsid w:val="003E4670"/>
    <w:rsid w:val="003F2752"/>
    <w:rsid w:val="004005FD"/>
    <w:rsid w:val="004011E0"/>
    <w:rsid w:val="004014E6"/>
    <w:rsid w:val="00404805"/>
    <w:rsid w:val="00406D7D"/>
    <w:rsid w:val="004079A9"/>
    <w:rsid w:val="00412A41"/>
    <w:rsid w:val="0041778B"/>
    <w:rsid w:val="00424A51"/>
    <w:rsid w:val="00426AA7"/>
    <w:rsid w:val="0043408F"/>
    <w:rsid w:val="004348BE"/>
    <w:rsid w:val="00435F85"/>
    <w:rsid w:val="004430FB"/>
    <w:rsid w:val="004436C6"/>
    <w:rsid w:val="004548AE"/>
    <w:rsid w:val="00455022"/>
    <w:rsid w:val="004560D4"/>
    <w:rsid w:val="00463909"/>
    <w:rsid w:val="004654E4"/>
    <w:rsid w:val="004679FE"/>
    <w:rsid w:val="00471A98"/>
    <w:rsid w:val="00473556"/>
    <w:rsid w:val="00473EFC"/>
    <w:rsid w:val="0047477D"/>
    <w:rsid w:val="00477165"/>
    <w:rsid w:val="00481E73"/>
    <w:rsid w:val="00482707"/>
    <w:rsid w:val="00490178"/>
    <w:rsid w:val="004928FE"/>
    <w:rsid w:val="00492A1F"/>
    <w:rsid w:val="004A52E2"/>
    <w:rsid w:val="004A5B85"/>
    <w:rsid w:val="004B5E39"/>
    <w:rsid w:val="004C0119"/>
    <w:rsid w:val="004C0B5D"/>
    <w:rsid w:val="004C1CA5"/>
    <w:rsid w:val="004C2F40"/>
    <w:rsid w:val="004C3023"/>
    <w:rsid w:val="004C63B8"/>
    <w:rsid w:val="004D1E15"/>
    <w:rsid w:val="004D2897"/>
    <w:rsid w:val="004D4A32"/>
    <w:rsid w:val="004D5382"/>
    <w:rsid w:val="004D7602"/>
    <w:rsid w:val="004E0C03"/>
    <w:rsid w:val="004E3B54"/>
    <w:rsid w:val="004E528F"/>
    <w:rsid w:val="004E569C"/>
    <w:rsid w:val="004E59C8"/>
    <w:rsid w:val="004E6211"/>
    <w:rsid w:val="004F0FB5"/>
    <w:rsid w:val="004F1CAA"/>
    <w:rsid w:val="004F2874"/>
    <w:rsid w:val="005032AA"/>
    <w:rsid w:val="005044DB"/>
    <w:rsid w:val="00507037"/>
    <w:rsid w:val="00507094"/>
    <w:rsid w:val="00512687"/>
    <w:rsid w:val="00512B03"/>
    <w:rsid w:val="00522AFF"/>
    <w:rsid w:val="005258C5"/>
    <w:rsid w:val="005305A3"/>
    <w:rsid w:val="005306C4"/>
    <w:rsid w:val="00531F72"/>
    <w:rsid w:val="00532C0A"/>
    <w:rsid w:val="00532E0C"/>
    <w:rsid w:val="00535E6E"/>
    <w:rsid w:val="00537488"/>
    <w:rsid w:val="0054127C"/>
    <w:rsid w:val="00543ABA"/>
    <w:rsid w:val="00545300"/>
    <w:rsid w:val="00546478"/>
    <w:rsid w:val="005624E2"/>
    <w:rsid w:val="00573C19"/>
    <w:rsid w:val="00574E00"/>
    <w:rsid w:val="0057549A"/>
    <w:rsid w:val="00580CB3"/>
    <w:rsid w:val="00581B6B"/>
    <w:rsid w:val="005830F1"/>
    <w:rsid w:val="00586448"/>
    <w:rsid w:val="0058749C"/>
    <w:rsid w:val="00590B7B"/>
    <w:rsid w:val="0059561F"/>
    <w:rsid w:val="005A3D7A"/>
    <w:rsid w:val="005A7CDC"/>
    <w:rsid w:val="005B0AFE"/>
    <w:rsid w:val="005B1810"/>
    <w:rsid w:val="005B23E9"/>
    <w:rsid w:val="005C070D"/>
    <w:rsid w:val="005C2F56"/>
    <w:rsid w:val="005C4E65"/>
    <w:rsid w:val="005C5B4E"/>
    <w:rsid w:val="005D1DD0"/>
    <w:rsid w:val="005D25E5"/>
    <w:rsid w:val="005E0752"/>
    <w:rsid w:val="005E4225"/>
    <w:rsid w:val="005E588A"/>
    <w:rsid w:val="005F0D1A"/>
    <w:rsid w:val="005F1C63"/>
    <w:rsid w:val="005F79FD"/>
    <w:rsid w:val="00602DB0"/>
    <w:rsid w:val="00604640"/>
    <w:rsid w:val="00606EB3"/>
    <w:rsid w:val="00606FE8"/>
    <w:rsid w:val="00607B4E"/>
    <w:rsid w:val="006228B8"/>
    <w:rsid w:val="00622F50"/>
    <w:rsid w:val="006232F8"/>
    <w:rsid w:val="0062405C"/>
    <w:rsid w:val="006254F9"/>
    <w:rsid w:val="00625F70"/>
    <w:rsid w:val="0062739D"/>
    <w:rsid w:val="006302CC"/>
    <w:rsid w:val="00643D3E"/>
    <w:rsid w:val="0064512B"/>
    <w:rsid w:val="00647A24"/>
    <w:rsid w:val="00657A42"/>
    <w:rsid w:val="00660807"/>
    <w:rsid w:val="006708C6"/>
    <w:rsid w:val="0067261E"/>
    <w:rsid w:val="00676D64"/>
    <w:rsid w:val="00677359"/>
    <w:rsid w:val="00681048"/>
    <w:rsid w:val="00683521"/>
    <w:rsid w:val="00686E83"/>
    <w:rsid w:val="006917DF"/>
    <w:rsid w:val="006A04E1"/>
    <w:rsid w:val="006A3E91"/>
    <w:rsid w:val="006B5ECD"/>
    <w:rsid w:val="006B6190"/>
    <w:rsid w:val="006C71CC"/>
    <w:rsid w:val="006D0C45"/>
    <w:rsid w:val="006D2DB3"/>
    <w:rsid w:val="006D39E7"/>
    <w:rsid w:val="006E08B6"/>
    <w:rsid w:val="006E1EEC"/>
    <w:rsid w:val="006E460F"/>
    <w:rsid w:val="006E51A2"/>
    <w:rsid w:val="006F1D2F"/>
    <w:rsid w:val="00704901"/>
    <w:rsid w:val="00705758"/>
    <w:rsid w:val="00711B1C"/>
    <w:rsid w:val="0071209B"/>
    <w:rsid w:val="00713232"/>
    <w:rsid w:val="00713640"/>
    <w:rsid w:val="00713D30"/>
    <w:rsid w:val="00716D9C"/>
    <w:rsid w:val="00717DC7"/>
    <w:rsid w:val="007270BB"/>
    <w:rsid w:val="0073523E"/>
    <w:rsid w:val="00735269"/>
    <w:rsid w:val="007372B5"/>
    <w:rsid w:val="00750B02"/>
    <w:rsid w:val="007617AB"/>
    <w:rsid w:val="00762EC9"/>
    <w:rsid w:val="0076601D"/>
    <w:rsid w:val="007667D8"/>
    <w:rsid w:val="00766B89"/>
    <w:rsid w:val="007706F4"/>
    <w:rsid w:val="007723C2"/>
    <w:rsid w:val="00775D7B"/>
    <w:rsid w:val="0078537A"/>
    <w:rsid w:val="00794833"/>
    <w:rsid w:val="0079786C"/>
    <w:rsid w:val="007A10A7"/>
    <w:rsid w:val="007A11F7"/>
    <w:rsid w:val="007A542F"/>
    <w:rsid w:val="007B4157"/>
    <w:rsid w:val="007B6251"/>
    <w:rsid w:val="007B6DA2"/>
    <w:rsid w:val="007B74BD"/>
    <w:rsid w:val="007B7B10"/>
    <w:rsid w:val="007B7E6E"/>
    <w:rsid w:val="007C433F"/>
    <w:rsid w:val="007C524E"/>
    <w:rsid w:val="007C7DD9"/>
    <w:rsid w:val="007D2B84"/>
    <w:rsid w:val="007E1322"/>
    <w:rsid w:val="007E1FC3"/>
    <w:rsid w:val="007E7E17"/>
    <w:rsid w:val="007F06A4"/>
    <w:rsid w:val="007F1C93"/>
    <w:rsid w:val="007F4C03"/>
    <w:rsid w:val="007F5B5E"/>
    <w:rsid w:val="0080181F"/>
    <w:rsid w:val="00804BEB"/>
    <w:rsid w:val="00805FB9"/>
    <w:rsid w:val="008064A3"/>
    <w:rsid w:val="00811DC9"/>
    <w:rsid w:val="00814C53"/>
    <w:rsid w:val="00823052"/>
    <w:rsid w:val="00826C16"/>
    <w:rsid w:val="008322FF"/>
    <w:rsid w:val="008360FB"/>
    <w:rsid w:val="008454D9"/>
    <w:rsid w:val="0084554C"/>
    <w:rsid w:val="00846C5E"/>
    <w:rsid w:val="00850CC2"/>
    <w:rsid w:val="008613FD"/>
    <w:rsid w:val="0086447C"/>
    <w:rsid w:val="00872017"/>
    <w:rsid w:val="00872222"/>
    <w:rsid w:val="00872FA9"/>
    <w:rsid w:val="00875BE2"/>
    <w:rsid w:val="008765A0"/>
    <w:rsid w:val="00877F51"/>
    <w:rsid w:val="008806B5"/>
    <w:rsid w:val="00882F11"/>
    <w:rsid w:val="008942C2"/>
    <w:rsid w:val="008973FA"/>
    <w:rsid w:val="008A0EC0"/>
    <w:rsid w:val="008A1FFB"/>
    <w:rsid w:val="008A5F1F"/>
    <w:rsid w:val="008C03F9"/>
    <w:rsid w:val="008C42CD"/>
    <w:rsid w:val="008C6096"/>
    <w:rsid w:val="008D3682"/>
    <w:rsid w:val="008D36D7"/>
    <w:rsid w:val="008D499B"/>
    <w:rsid w:val="008D5C86"/>
    <w:rsid w:val="008D6EA6"/>
    <w:rsid w:val="008D704B"/>
    <w:rsid w:val="008E1E5F"/>
    <w:rsid w:val="008E2CA9"/>
    <w:rsid w:val="008E43D8"/>
    <w:rsid w:val="008E55B8"/>
    <w:rsid w:val="008E59BE"/>
    <w:rsid w:val="008E5E2D"/>
    <w:rsid w:val="008E7C9D"/>
    <w:rsid w:val="008E7D64"/>
    <w:rsid w:val="008F2CB2"/>
    <w:rsid w:val="008F7E33"/>
    <w:rsid w:val="00901277"/>
    <w:rsid w:val="00902475"/>
    <w:rsid w:val="00902BA6"/>
    <w:rsid w:val="00906031"/>
    <w:rsid w:val="00910EE1"/>
    <w:rsid w:val="00911549"/>
    <w:rsid w:val="00920A01"/>
    <w:rsid w:val="00923EE2"/>
    <w:rsid w:val="0092431E"/>
    <w:rsid w:val="00925B68"/>
    <w:rsid w:val="00927B1A"/>
    <w:rsid w:val="00933B7C"/>
    <w:rsid w:val="00937D3D"/>
    <w:rsid w:val="00941D05"/>
    <w:rsid w:val="009561FB"/>
    <w:rsid w:val="009578BD"/>
    <w:rsid w:val="00970EA5"/>
    <w:rsid w:val="00973326"/>
    <w:rsid w:val="00973C0A"/>
    <w:rsid w:val="009748DA"/>
    <w:rsid w:val="00977193"/>
    <w:rsid w:val="0097745E"/>
    <w:rsid w:val="00977490"/>
    <w:rsid w:val="00983A11"/>
    <w:rsid w:val="0098468E"/>
    <w:rsid w:val="00987A34"/>
    <w:rsid w:val="00996449"/>
    <w:rsid w:val="009A0013"/>
    <w:rsid w:val="009A18BB"/>
    <w:rsid w:val="009A7D10"/>
    <w:rsid w:val="009B057A"/>
    <w:rsid w:val="009B3352"/>
    <w:rsid w:val="009C150B"/>
    <w:rsid w:val="009C28C1"/>
    <w:rsid w:val="009C59E9"/>
    <w:rsid w:val="009D0EC3"/>
    <w:rsid w:val="009D336A"/>
    <w:rsid w:val="009E41C6"/>
    <w:rsid w:val="009E5D23"/>
    <w:rsid w:val="009E5D3D"/>
    <w:rsid w:val="009F5986"/>
    <w:rsid w:val="00A01C31"/>
    <w:rsid w:val="00A024E9"/>
    <w:rsid w:val="00A0752F"/>
    <w:rsid w:val="00A137C5"/>
    <w:rsid w:val="00A13D03"/>
    <w:rsid w:val="00A15AD7"/>
    <w:rsid w:val="00A16377"/>
    <w:rsid w:val="00A22CBA"/>
    <w:rsid w:val="00A238CD"/>
    <w:rsid w:val="00A23AC9"/>
    <w:rsid w:val="00A24703"/>
    <w:rsid w:val="00A33790"/>
    <w:rsid w:val="00A35DA8"/>
    <w:rsid w:val="00A41346"/>
    <w:rsid w:val="00A5420A"/>
    <w:rsid w:val="00A5502A"/>
    <w:rsid w:val="00A55139"/>
    <w:rsid w:val="00A5747B"/>
    <w:rsid w:val="00A6094E"/>
    <w:rsid w:val="00A66927"/>
    <w:rsid w:val="00A73BFF"/>
    <w:rsid w:val="00A7501A"/>
    <w:rsid w:val="00A75A45"/>
    <w:rsid w:val="00A80C28"/>
    <w:rsid w:val="00A81B2E"/>
    <w:rsid w:val="00AA5E64"/>
    <w:rsid w:val="00AB647F"/>
    <w:rsid w:val="00AC1B85"/>
    <w:rsid w:val="00AC3CF9"/>
    <w:rsid w:val="00AD3FA2"/>
    <w:rsid w:val="00AD6EB3"/>
    <w:rsid w:val="00AD6FD7"/>
    <w:rsid w:val="00AE1AC2"/>
    <w:rsid w:val="00AE21CF"/>
    <w:rsid w:val="00AE2D28"/>
    <w:rsid w:val="00AE459D"/>
    <w:rsid w:val="00AF0CC5"/>
    <w:rsid w:val="00AF2CCA"/>
    <w:rsid w:val="00AF58BB"/>
    <w:rsid w:val="00AF62A3"/>
    <w:rsid w:val="00AF78A4"/>
    <w:rsid w:val="00B01E7C"/>
    <w:rsid w:val="00B05E39"/>
    <w:rsid w:val="00B0749E"/>
    <w:rsid w:val="00B077A1"/>
    <w:rsid w:val="00B10584"/>
    <w:rsid w:val="00B14723"/>
    <w:rsid w:val="00B20134"/>
    <w:rsid w:val="00B214EF"/>
    <w:rsid w:val="00B21F38"/>
    <w:rsid w:val="00B2601A"/>
    <w:rsid w:val="00B26110"/>
    <w:rsid w:val="00B26D32"/>
    <w:rsid w:val="00B27212"/>
    <w:rsid w:val="00B27DBB"/>
    <w:rsid w:val="00B30AE7"/>
    <w:rsid w:val="00B37D65"/>
    <w:rsid w:val="00B4491F"/>
    <w:rsid w:val="00B51A0D"/>
    <w:rsid w:val="00B5260B"/>
    <w:rsid w:val="00B5763D"/>
    <w:rsid w:val="00B710FF"/>
    <w:rsid w:val="00B736C7"/>
    <w:rsid w:val="00B742C6"/>
    <w:rsid w:val="00B742E5"/>
    <w:rsid w:val="00B82A5B"/>
    <w:rsid w:val="00B845E3"/>
    <w:rsid w:val="00B84F3A"/>
    <w:rsid w:val="00B8505E"/>
    <w:rsid w:val="00B861E4"/>
    <w:rsid w:val="00B8639C"/>
    <w:rsid w:val="00B87DB4"/>
    <w:rsid w:val="00B90CED"/>
    <w:rsid w:val="00B91834"/>
    <w:rsid w:val="00B922BB"/>
    <w:rsid w:val="00BA02E2"/>
    <w:rsid w:val="00BA276B"/>
    <w:rsid w:val="00BB1923"/>
    <w:rsid w:val="00BB24E4"/>
    <w:rsid w:val="00BB2CD4"/>
    <w:rsid w:val="00BB3CCB"/>
    <w:rsid w:val="00BB41CD"/>
    <w:rsid w:val="00BB4F84"/>
    <w:rsid w:val="00BB7077"/>
    <w:rsid w:val="00BC1AF3"/>
    <w:rsid w:val="00BD60D7"/>
    <w:rsid w:val="00BD7B3E"/>
    <w:rsid w:val="00BE0B07"/>
    <w:rsid w:val="00BE0BDC"/>
    <w:rsid w:val="00BE6A53"/>
    <w:rsid w:val="00BE6B13"/>
    <w:rsid w:val="00BF35E3"/>
    <w:rsid w:val="00C00992"/>
    <w:rsid w:val="00C01947"/>
    <w:rsid w:val="00C02E78"/>
    <w:rsid w:val="00C14625"/>
    <w:rsid w:val="00C17C51"/>
    <w:rsid w:val="00C17FA9"/>
    <w:rsid w:val="00C2090B"/>
    <w:rsid w:val="00C20EFD"/>
    <w:rsid w:val="00C22275"/>
    <w:rsid w:val="00C22299"/>
    <w:rsid w:val="00C26E3B"/>
    <w:rsid w:val="00C2719A"/>
    <w:rsid w:val="00C318B7"/>
    <w:rsid w:val="00C31D0F"/>
    <w:rsid w:val="00C32F62"/>
    <w:rsid w:val="00C42D8B"/>
    <w:rsid w:val="00C50CAB"/>
    <w:rsid w:val="00C5163D"/>
    <w:rsid w:val="00C54A82"/>
    <w:rsid w:val="00C570D2"/>
    <w:rsid w:val="00C630D0"/>
    <w:rsid w:val="00C63AA4"/>
    <w:rsid w:val="00C63B27"/>
    <w:rsid w:val="00C65D79"/>
    <w:rsid w:val="00C7103B"/>
    <w:rsid w:val="00C74A7F"/>
    <w:rsid w:val="00C755FA"/>
    <w:rsid w:val="00C768BF"/>
    <w:rsid w:val="00C77A28"/>
    <w:rsid w:val="00C848EF"/>
    <w:rsid w:val="00C862F8"/>
    <w:rsid w:val="00C91B53"/>
    <w:rsid w:val="00C95150"/>
    <w:rsid w:val="00CA1BE9"/>
    <w:rsid w:val="00CA51B1"/>
    <w:rsid w:val="00CA61B7"/>
    <w:rsid w:val="00CA70BF"/>
    <w:rsid w:val="00CA7766"/>
    <w:rsid w:val="00CB0D79"/>
    <w:rsid w:val="00CB1122"/>
    <w:rsid w:val="00CB5EF7"/>
    <w:rsid w:val="00CB7862"/>
    <w:rsid w:val="00CC26BA"/>
    <w:rsid w:val="00CC3E1D"/>
    <w:rsid w:val="00CC50FF"/>
    <w:rsid w:val="00CD3BFD"/>
    <w:rsid w:val="00CD3D74"/>
    <w:rsid w:val="00CD6C0E"/>
    <w:rsid w:val="00CD79DA"/>
    <w:rsid w:val="00CE0255"/>
    <w:rsid w:val="00CE12A9"/>
    <w:rsid w:val="00CE565A"/>
    <w:rsid w:val="00CE5B8E"/>
    <w:rsid w:val="00CF11E1"/>
    <w:rsid w:val="00CF203D"/>
    <w:rsid w:val="00D05B09"/>
    <w:rsid w:val="00D0753A"/>
    <w:rsid w:val="00D10E26"/>
    <w:rsid w:val="00D1391C"/>
    <w:rsid w:val="00D164A0"/>
    <w:rsid w:val="00D201F6"/>
    <w:rsid w:val="00D23749"/>
    <w:rsid w:val="00D23E6B"/>
    <w:rsid w:val="00D31E2C"/>
    <w:rsid w:val="00D33285"/>
    <w:rsid w:val="00D34691"/>
    <w:rsid w:val="00D412A4"/>
    <w:rsid w:val="00D414AD"/>
    <w:rsid w:val="00D41BA1"/>
    <w:rsid w:val="00D43ED6"/>
    <w:rsid w:val="00D50FC8"/>
    <w:rsid w:val="00D51DC5"/>
    <w:rsid w:val="00D54453"/>
    <w:rsid w:val="00D576C6"/>
    <w:rsid w:val="00D66633"/>
    <w:rsid w:val="00D72ED4"/>
    <w:rsid w:val="00D74828"/>
    <w:rsid w:val="00D74BCB"/>
    <w:rsid w:val="00D827EA"/>
    <w:rsid w:val="00D82BB2"/>
    <w:rsid w:val="00D841AC"/>
    <w:rsid w:val="00D858D5"/>
    <w:rsid w:val="00D860C1"/>
    <w:rsid w:val="00D87B8F"/>
    <w:rsid w:val="00D91062"/>
    <w:rsid w:val="00D92313"/>
    <w:rsid w:val="00D92781"/>
    <w:rsid w:val="00D9616E"/>
    <w:rsid w:val="00D96710"/>
    <w:rsid w:val="00DA1EB9"/>
    <w:rsid w:val="00DA30C2"/>
    <w:rsid w:val="00DB215B"/>
    <w:rsid w:val="00DB2963"/>
    <w:rsid w:val="00DB4FEA"/>
    <w:rsid w:val="00DC0CCE"/>
    <w:rsid w:val="00DC171B"/>
    <w:rsid w:val="00DC5FCF"/>
    <w:rsid w:val="00DC6D10"/>
    <w:rsid w:val="00DD222D"/>
    <w:rsid w:val="00DD2245"/>
    <w:rsid w:val="00DD4041"/>
    <w:rsid w:val="00DD4B2F"/>
    <w:rsid w:val="00DD5784"/>
    <w:rsid w:val="00DD5A6B"/>
    <w:rsid w:val="00DD7339"/>
    <w:rsid w:val="00DD74C9"/>
    <w:rsid w:val="00DE08B8"/>
    <w:rsid w:val="00DE3215"/>
    <w:rsid w:val="00DE53F2"/>
    <w:rsid w:val="00DF3C44"/>
    <w:rsid w:val="00DF6361"/>
    <w:rsid w:val="00E01069"/>
    <w:rsid w:val="00E04650"/>
    <w:rsid w:val="00E04C05"/>
    <w:rsid w:val="00E071A7"/>
    <w:rsid w:val="00E10E2C"/>
    <w:rsid w:val="00E12CA6"/>
    <w:rsid w:val="00E143B4"/>
    <w:rsid w:val="00E213FB"/>
    <w:rsid w:val="00E2157D"/>
    <w:rsid w:val="00E21FA5"/>
    <w:rsid w:val="00E225B3"/>
    <w:rsid w:val="00E25533"/>
    <w:rsid w:val="00E256D6"/>
    <w:rsid w:val="00E2620C"/>
    <w:rsid w:val="00E26822"/>
    <w:rsid w:val="00E323E0"/>
    <w:rsid w:val="00E3375C"/>
    <w:rsid w:val="00E406C5"/>
    <w:rsid w:val="00E56827"/>
    <w:rsid w:val="00E646FE"/>
    <w:rsid w:val="00E64A06"/>
    <w:rsid w:val="00E76BE8"/>
    <w:rsid w:val="00E81356"/>
    <w:rsid w:val="00E825E7"/>
    <w:rsid w:val="00E908DE"/>
    <w:rsid w:val="00E9209A"/>
    <w:rsid w:val="00E92106"/>
    <w:rsid w:val="00E95CEE"/>
    <w:rsid w:val="00EA6476"/>
    <w:rsid w:val="00EA7B87"/>
    <w:rsid w:val="00EB0567"/>
    <w:rsid w:val="00EB2714"/>
    <w:rsid w:val="00EB37B0"/>
    <w:rsid w:val="00EB3F9B"/>
    <w:rsid w:val="00EB441B"/>
    <w:rsid w:val="00EB559D"/>
    <w:rsid w:val="00EB6836"/>
    <w:rsid w:val="00EC250B"/>
    <w:rsid w:val="00EC3EB5"/>
    <w:rsid w:val="00ED2536"/>
    <w:rsid w:val="00ED2F14"/>
    <w:rsid w:val="00ED436A"/>
    <w:rsid w:val="00ED4A47"/>
    <w:rsid w:val="00ED57CE"/>
    <w:rsid w:val="00EE3D07"/>
    <w:rsid w:val="00EE4DA2"/>
    <w:rsid w:val="00EF0A72"/>
    <w:rsid w:val="00F020FE"/>
    <w:rsid w:val="00F0289F"/>
    <w:rsid w:val="00F10E85"/>
    <w:rsid w:val="00F15DB4"/>
    <w:rsid w:val="00F22ED8"/>
    <w:rsid w:val="00F26E15"/>
    <w:rsid w:val="00F303A0"/>
    <w:rsid w:val="00F32A1C"/>
    <w:rsid w:val="00F37DB6"/>
    <w:rsid w:val="00F411BA"/>
    <w:rsid w:val="00F4212B"/>
    <w:rsid w:val="00F464D3"/>
    <w:rsid w:val="00F468F8"/>
    <w:rsid w:val="00F46EF3"/>
    <w:rsid w:val="00F509EC"/>
    <w:rsid w:val="00F51265"/>
    <w:rsid w:val="00F5436B"/>
    <w:rsid w:val="00F54BF7"/>
    <w:rsid w:val="00F55054"/>
    <w:rsid w:val="00F55834"/>
    <w:rsid w:val="00F5787E"/>
    <w:rsid w:val="00F60628"/>
    <w:rsid w:val="00F60C61"/>
    <w:rsid w:val="00F6109A"/>
    <w:rsid w:val="00F62D5E"/>
    <w:rsid w:val="00F67D65"/>
    <w:rsid w:val="00F714AE"/>
    <w:rsid w:val="00F73A06"/>
    <w:rsid w:val="00F73D58"/>
    <w:rsid w:val="00F81480"/>
    <w:rsid w:val="00F81FF3"/>
    <w:rsid w:val="00F83B6C"/>
    <w:rsid w:val="00F85310"/>
    <w:rsid w:val="00F91881"/>
    <w:rsid w:val="00F9580F"/>
    <w:rsid w:val="00FA26B7"/>
    <w:rsid w:val="00FA2720"/>
    <w:rsid w:val="00FA2CE9"/>
    <w:rsid w:val="00FA4CA2"/>
    <w:rsid w:val="00FB1C74"/>
    <w:rsid w:val="00FB6C93"/>
    <w:rsid w:val="00FB7F06"/>
    <w:rsid w:val="00FC317D"/>
    <w:rsid w:val="00FC5128"/>
    <w:rsid w:val="00FC5FF8"/>
    <w:rsid w:val="00FC7952"/>
    <w:rsid w:val="00FD5B02"/>
    <w:rsid w:val="00FE1600"/>
    <w:rsid w:val="00FE195A"/>
    <w:rsid w:val="00FE21A5"/>
    <w:rsid w:val="00FE4D1B"/>
    <w:rsid w:val="00FE7A11"/>
    <w:rsid w:val="00FF01F4"/>
    <w:rsid w:val="00FF0A68"/>
    <w:rsid w:val="00FF1E87"/>
    <w:rsid w:val="00FF3EEC"/>
    <w:rsid w:val="00FF52CC"/>
    <w:rsid w:val="00FF7659"/>
    <w:rsid w:val="00FF7A64"/>
    <w:rsid w:val="00FF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3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351F3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351F3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03F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C03F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351F3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351F3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76380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BodyTextChar">
    <w:name w:val="Body Text Char"/>
    <w:aliases w:val="Знак Char,Знак1 Знак Char,Основной текст1 Char"/>
    <w:basedOn w:val="DefaultParagraphFont"/>
    <w:link w:val="BodyText"/>
    <w:uiPriority w:val="99"/>
    <w:locked/>
    <w:rsid w:val="008C03F9"/>
    <w:rPr>
      <w:sz w:val="28"/>
      <w:szCs w:val="28"/>
      <w:lang w:eastAsia="ru-RU"/>
    </w:rPr>
  </w:style>
  <w:style w:type="paragraph" w:styleId="BodyText">
    <w:name w:val="Body Text"/>
    <w:aliases w:val="Знак,Знак1 Знак,Основной текст1"/>
    <w:basedOn w:val="Normal"/>
    <w:link w:val="BodyTextChar"/>
    <w:uiPriority w:val="99"/>
    <w:rsid w:val="008C03F9"/>
    <w:pPr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BodyTextChar1">
    <w:name w:val="Body Text Char1"/>
    <w:aliases w:val="Знак Char1,Знак1 Знак Char1,Основной текст1 Char1"/>
    <w:basedOn w:val="DefaultParagraphFont"/>
    <w:link w:val="BodyText"/>
    <w:uiPriority w:val="99"/>
    <w:semiHidden/>
    <w:locked/>
    <w:rsid w:val="00713640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DefaultParagraphFont"/>
    <w:uiPriority w:val="99"/>
    <w:semiHidden/>
    <w:rsid w:val="008C03F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10"/>
    <w:uiPriority w:val="99"/>
    <w:locked/>
    <w:rsid w:val="008C03F9"/>
    <w:rPr>
      <w:sz w:val="22"/>
      <w:szCs w:val="22"/>
      <w:lang w:val="ru-RU" w:eastAsia="en-US"/>
    </w:rPr>
  </w:style>
  <w:style w:type="paragraph" w:customStyle="1" w:styleId="10">
    <w:name w:val="Без интервала1"/>
    <w:link w:val="NoSpacingChar"/>
    <w:uiPriority w:val="99"/>
    <w:rsid w:val="008C03F9"/>
    <w:rPr>
      <w:rFonts w:cs="Calibri"/>
      <w:lang w:eastAsia="en-US"/>
    </w:rPr>
  </w:style>
  <w:style w:type="paragraph" w:styleId="BodyText2">
    <w:name w:val="Body Text 2"/>
    <w:basedOn w:val="Normal"/>
    <w:link w:val="BodyText2Char"/>
    <w:uiPriority w:val="99"/>
    <w:rsid w:val="008C03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8C03F9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C03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03F9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6302C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302CC"/>
    <w:rPr>
      <w:color w:val="800080"/>
      <w:u w:val="single"/>
    </w:rPr>
  </w:style>
  <w:style w:type="paragraph" w:customStyle="1" w:styleId="xl67">
    <w:name w:val="xl67"/>
    <w:basedOn w:val="Normal"/>
    <w:uiPriority w:val="99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uiPriority w:val="99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uiPriority w:val="99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uiPriority w:val="99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Normal"/>
    <w:uiPriority w:val="99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Normal"/>
    <w:uiPriority w:val="99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uiPriority w:val="99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Normal"/>
    <w:uiPriority w:val="99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Normal"/>
    <w:uiPriority w:val="99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Normal"/>
    <w:uiPriority w:val="99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Normal"/>
    <w:uiPriority w:val="99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al"/>
    <w:uiPriority w:val="99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"/>
    <w:uiPriority w:val="99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Normal"/>
    <w:uiPriority w:val="99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Normal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Normal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Normal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Normal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Normal"/>
    <w:uiPriority w:val="99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Normal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Normal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Normal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Normal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Normal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Normal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Normal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Normal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Normal"/>
    <w:uiPriority w:val="99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Normal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Normal"/>
    <w:uiPriority w:val="99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Normal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Normal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Normal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Normal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Normal"/>
    <w:uiPriority w:val="99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Normal"/>
    <w:uiPriority w:val="99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"/>
    <w:uiPriority w:val="99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Normal"/>
    <w:uiPriority w:val="99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Normal"/>
    <w:uiPriority w:val="99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Normal"/>
    <w:uiPriority w:val="99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Normal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Normal"/>
    <w:uiPriority w:val="99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Normal"/>
    <w:uiPriority w:val="99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Normal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Normal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C20EF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20EFD"/>
    <w:rPr>
      <w:rFonts w:eastAsia="Times New Roman" w:cs="Calibri"/>
    </w:rPr>
  </w:style>
  <w:style w:type="paragraph" w:styleId="BodyTextIndent3">
    <w:name w:val="Body Text Indent 3"/>
    <w:basedOn w:val="Normal"/>
    <w:link w:val="BodyTextIndent3Char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12B03"/>
    <w:rPr>
      <w:rFonts w:ascii="Times New Roman" w:hAnsi="Times New Roman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12B03"/>
    <w:pPr>
      <w:ind w:left="720"/>
    </w:pPr>
  </w:style>
  <w:style w:type="paragraph" w:customStyle="1" w:styleId="xl65">
    <w:name w:val="xl65"/>
    <w:basedOn w:val="Normal"/>
    <w:uiPriority w:val="99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uiPriority w:val="99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Normal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Normal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Normal"/>
    <w:uiPriority w:val="99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Normal"/>
    <w:uiPriority w:val="99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Normal"/>
    <w:uiPriority w:val="99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Normal"/>
    <w:uiPriority w:val="99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Normal"/>
    <w:uiPriority w:val="99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Normal"/>
    <w:uiPriority w:val="99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Normal"/>
    <w:uiPriority w:val="99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Normal"/>
    <w:uiPriority w:val="99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Normal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Normal"/>
    <w:uiPriority w:val="99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Normal"/>
    <w:uiPriority w:val="99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Normal"/>
    <w:uiPriority w:val="99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Normal"/>
    <w:uiPriority w:val="99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Normal"/>
    <w:uiPriority w:val="99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Normal"/>
    <w:uiPriority w:val="99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Normal"/>
    <w:uiPriority w:val="99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Normal"/>
    <w:uiPriority w:val="99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Normal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Normal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Normal"/>
    <w:uiPriority w:val="99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Normal"/>
    <w:uiPriority w:val="99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Normal"/>
    <w:uiPriority w:val="99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Normal"/>
    <w:uiPriority w:val="99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Normal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Normal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Normal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Normal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Normal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Normal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Normal"/>
    <w:uiPriority w:val="99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Normal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Normal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Normal"/>
    <w:uiPriority w:val="99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Normal"/>
    <w:uiPriority w:val="99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Normal"/>
    <w:uiPriority w:val="99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Normal"/>
    <w:uiPriority w:val="99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Normal"/>
    <w:uiPriority w:val="99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Normal"/>
    <w:uiPriority w:val="99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Normal"/>
    <w:uiPriority w:val="99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NormalWeb">
    <w:name w:val="Normal (Web)"/>
    <w:aliases w:val="Обычный (Web),Знак Знак2"/>
    <w:basedOn w:val="Normal"/>
    <w:uiPriority w:val="99"/>
    <w:rsid w:val="00E9210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7638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076380"/>
    <w:pPr>
      <w:ind w:left="36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6380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7638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Title">
    <w:name w:val="Title"/>
    <w:basedOn w:val="Normal"/>
    <w:link w:val="TitleChar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076380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Normal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Normal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Normal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Normal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Normal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Normal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Normal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Normal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Normal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Normal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Normal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Normal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Normal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Normal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Normal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Normal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76380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076380"/>
  </w:style>
  <w:style w:type="paragraph" w:styleId="Header">
    <w:name w:val="header"/>
    <w:basedOn w:val="Normal"/>
    <w:link w:val="HeaderChar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76380"/>
    <w:rPr>
      <w:rFonts w:ascii="Times New Roman" w:hAnsi="Times New Roman" w:cs="Times New Roman"/>
      <w:sz w:val="24"/>
      <w:szCs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76380"/>
    <w:rPr>
      <w:rFonts w:ascii="Tahoma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16</Pages>
  <Words>5618</Words>
  <Characters>-32766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 КОЧКОВСКОГО РАЙОНА НОВОСИБИРСКОЙ ОБЛАСТИ</dc:title>
  <dc:subject/>
  <dc:creator>User</dc:creator>
  <cp:keywords/>
  <dc:description/>
  <cp:lastModifiedBy>Ник</cp:lastModifiedBy>
  <cp:revision>7</cp:revision>
  <cp:lastPrinted>2018-05-08T02:55:00Z</cp:lastPrinted>
  <dcterms:created xsi:type="dcterms:W3CDTF">2018-05-08T02:27:00Z</dcterms:created>
  <dcterms:modified xsi:type="dcterms:W3CDTF">2018-05-08T02:55:00Z</dcterms:modified>
</cp:coreProperties>
</file>